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7507" w:rsidR="004F6EFA" w:rsidP="001C7880" w:rsidRDefault="001A1E75" w14:paraId="0CE55FB7" w14:textId="77777777">
      <w:pPr>
        <w:pStyle w:val="Naslov2"/>
        <w15:collapsed w:val="false"/>
        <w:rPr>
          <w:rFonts w:ascii="Arial" w:hAnsi="Arial" w:cs="Arial"/>
          <w:b w:val="false"/>
          <w:szCs w:val="24"/>
        </w:rPr>
      </w:pPr>
      <w:r w:rsidRPr="00FA7507">
        <w:rPr>
          <w:rFonts w:ascii="Arial" w:hAnsi="Arial" w:cs="Arial"/>
          <w:b w:val="false"/>
          <w:szCs w:val="24"/>
        </w:rPr>
        <w:t xml:space="preserve">                  </w:t>
      </w:r>
    </w:p>
    <w:p w:rsidRPr="00FA7507" w:rsidR="004F6EFA" w:rsidRDefault="0059533F" w14:paraId="56959BC3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 </w:t>
      </w:r>
      <w:r w:rsidRPr="00FA7507" w:rsidR="00123574">
        <w:rPr>
          <w:rFonts w:ascii="Arial" w:hAnsi="Arial" w:cs="Arial"/>
          <w:sz w:val="24"/>
          <w:szCs w:val="24"/>
        </w:rPr>
        <w:t xml:space="preserve">    </w:t>
      </w:r>
      <w:r w:rsidRPr="00FA7507" w:rsidR="00B41403">
        <w:rPr>
          <w:rFonts w:ascii="Arial" w:hAnsi="Arial" w:cs="Arial"/>
          <w:sz w:val="24"/>
          <w:szCs w:val="24"/>
        </w:rPr>
        <w:t xml:space="preserve"> </w:t>
      </w:r>
      <w:r w:rsidRPr="00FA7507">
        <w:rPr>
          <w:rFonts w:ascii="Arial" w:hAnsi="Arial" w:cs="Arial"/>
          <w:sz w:val="24"/>
          <w:szCs w:val="24"/>
        </w:rPr>
        <w:t xml:space="preserve"> </w:t>
      </w:r>
      <w:r w:rsidRPr="00FA7507" w:rsidR="00131FF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A7507" w:rsidR="00AA4108" w:rsidRDefault="00B41403" w14:paraId="44856F17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 </w:t>
      </w:r>
      <w:r w:rsidRPr="00FA7507" w:rsidR="001A1E75">
        <w:rPr>
          <w:rFonts w:ascii="Arial" w:hAnsi="Arial" w:cs="Arial"/>
          <w:sz w:val="24"/>
          <w:szCs w:val="24"/>
        </w:rPr>
        <w:t>Republika Hrvatska</w:t>
      </w:r>
    </w:p>
    <w:p w:rsidRPr="00FA7507" w:rsidR="001A1E75" w:rsidRDefault="001A1E75" w14:paraId="4E03AABC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>Općinski sud u Osijeku</w:t>
      </w:r>
    </w:p>
    <w:p w:rsidRPr="00FA7507" w:rsidR="001A1E75" w:rsidRDefault="00B41403" w14:paraId="7DB9BEEB" w14:textId="77777777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</w:t>
      </w:r>
      <w:r w:rsidRPr="00FA7507" w:rsidR="001A1E75">
        <w:rPr>
          <w:rFonts w:ascii="Arial" w:hAnsi="Arial" w:cs="Arial"/>
          <w:sz w:val="24"/>
          <w:szCs w:val="24"/>
        </w:rPr>
        <w:t>Europsk</w:t>
      </w:r>
      <w:r w:rsidRPr="00FA7507" w:rsidR="007B73C1">
        <w:rPr>
          <w:rFonts w:ascii="Arial" w:hAnsi="Arial" w:cs="Arial"/>
          <w:sz w:val="24"/>
          <w:szCs w:val="24"/>
        </w:rPr>
        <w:t>a a</w:t>
      </w:r>
      <w:r w:rsidRPr="00FA7507" w:rsidR="001A1E75">
        <w:rPr>
          <w:rFonts w:ascii="Arial" w:hAnsi="Arial" w:cs="Arial"/>
          <w:sz w:val="24"/>
          <w:szCs w:val="24"/>
        </w:rPr>
        <w:t>venij</w:t>
      </w:r>
      <w:r w:rsidRPr="00FA7507" w:rsidR="007B73C1">
        <w:rPr>
          <w:rFonts w:ascii="Arial" w:hAnsi="Arial" w:cs="Arial"/>
          <w:sz w:val="24"/>
          <w:szCs w:val="24"/>
        </w:rPr>
        <w:t>a</w:t>
      </w:r>
      <w:r w:rsidRPr="00FA7507" w:rsidR="001A1E75">
        <w:rPr>
          <w:rFonts w:ascii="Arial" w:hAnsi="Arial" w:cs="Arial"/>
          <w:sz w:val="24"/>
          <w:szCs w:val="24"/>
        </w:rPr>
        <w:t xml:space="preserve">  7</w:t>
      </w:r>
    </w:p>
    <w:p w:rsidR="00ED39BC" w:rsidRDefault="00B41403" w14:paraId="59DE284B" w14:textId="41E4E5E0">
      <w:pPr>
        <w:rPr>
          <w:rFonts w:ascii="Arial" w:hAnsi="Arial" w:cs="Arial"/>
          <w:sz w:val="24"/>
          <w:szCs w:val="24"/>
        </w:rPr>
      </w:pPr>
      <w:r w:rsidRPr="00FA7507">
        <w:rPr>
          <w:rFonts w:ascii="Arial" w:hAnsi="Arial" w:cs="Arial"/>
          <w:sz w:val="24"/>
          <w:szCs w:val="24"/>
        </w:rPr>
        <w:t xml:space="preserve">       </w:t>
      </w:r>
      <w:r w:rsidRPr="00FA7507" w:rsidR="00052716">
        <w:rPr>
          <w:rFonts w:ascii="Arial" w:hAnsi="Arial" w:cs="Arial"/>
          <w:sz w:val="24"/>
          <w:szCs w:val="24"/>
        </w:rPr>
        <w:t xml:space="preserve">31000 Osijek </w:t>
      </w:r>
    </w:p>
    <w:p w:rsidRPr="00536542" w:rsidR="00536542" w:rsidP="00536542" w:rsidRDefault="00536542" w14:paraId="5559409B" w14:textId="77777777">
      <w:pPr>
        <w:jc w:val="center"/>
        <w:rPr>
          <w:rFonts w:ascii="Arial" w:hAnsi="Arial" w:cs="Arial"/>
          <w:sz w:val="24"/>
          <w:szCs w:val="24"/>
        </w:rPr>
      </w:pPr>
    </w:p>
    <w:p w:rsidR="00536542" w:rsidP="00536542" w:rsidRDefault="00536542" w14:paraId="5C106022" w14:textId="75946D14">
      <w:pPr>
        <w:jc w:val="right"/>
        <w:rPr>
          <w:rFonts w:ascii="Arial" w:hAnsi="Arial" w:cs="Arial"/>
          <w:sz w:val="24"/>
          <w:szCs w:val="24"/>
        </w:rPr>
      </w:pPr>
      <w:r w:rsidRPr="00536542">
        <w:rPr>
          <w:rFonts w:ascii="Arial" w:hAnsi="Arial" w:cs="Arial"/>
          <w:sz w:val="24"/>
          <w:szCs w:val="24"/>
        </w:rPr>
        <w:t xml:space="preserve"> </w:t>
      </w:r>
      <w:r w:rsidRPr="00224B44" w:rsidR="00224B44">
        <w:rPr>
          <w:rFonts w:ascii="Arial" w:hAnsi="Arial" w:cs="Arial"/>
          <w:sz w:val="24"/>
          <w:szCs w:val="24"/>
        </w:rPr>
        <w:t xml:space="preserve">Poslovni broj: </w:t>
      </w:r>
      <w:r w:rsidR="00704781">
        <w:rPr>
          <w:rFonts w:ascii="Arial" w:hAnsi="Arial" w:cs="Arial"/>
          <w:sz w:val="24"/>
          <w:szCs w:val="24"/>
        </w:rPr>
        <w:t>P</w:t>
      </w:r>
      <w:r w:rsidRPr="00224B44" w:rsidR="00224B44">
        <w:rPr>
          <w:rFonts w:ascii="Arial" w:hAnsi="Arial" w:cs="Arial"/>
          <w:sz w:val="24"/>
          <w:szCs w:val="24"/>
        </w:rPr>
        <w:t xml:space="preserve"> Ob-</w:t>
      </w:r>
      <w:r w:rsidR="00704781">
        <w:rPr>
          <w:rFonts w:ascii="Arial" w:hAnsi="Arial" w:cs="Arial"/>
          <w:sz w:val="24"/>
          <w:szCs w:val="24"/>
        </w:rPr>
        <w:t>270</w:t>
      </w:r>
      <w:r w:rsidRPr="00224B44" w:rsidR="00224B44">
        <w:rPr>
          <w:rFonts w:ascii="Arial" w:hAnsi="Arial" w:cs="Arial"/>
          <w:sz w:val="24"/>
          <w:szCs w:val="24"/>
        </w:rPr>
        <w:t>/202</w:t>
      </w:r>
      <w:r w:rsidR="006F2C81">
        <w:rPr>
          <w:rFonts w:ascii="Arial" w:hAnsi="Arial" w:cs="Arial"/>
          <w:sz w:val="24"/>
          <w:szCs w:val="24"/>
        </w:rPr>
        <w:t>5</w:t>
      </w:r>
      <w:r w:rsidRPr="00224B44" w:rsidR="00224B44">
        <w:rPr>
          <w:rFonts w:ascii="Arial" w:hAnsi="Arial" w:cs="Arial"/>
          <w:sz w:val="24"/>
          <w:szCs w:val="24"/>
        </w:rPr>
        <w:t>-</w:t>
      </w:r>
      <w:r w:rsidR="00704781">
        <w:rPr>
          <w:rFonts w:ascii="Arial" w:hAnsi="Arial" w:cs="Arial"/>
          <w:sz w:val="24"/>
          <w:szCs w:val="24"/>
        </w:rPr>
        <w:t>21</w:t>
      </w:r>
    </w:p>
    <w:p w:rsidR="00536542" w:rsidP="00536542" w:rsidRDefault="00536542" w14:paraId="2CABE019" w14:textId="77777777">
      <w:pPr>
        <w:jc w:val="right"/>
        <w:rPr>
          <w:rFonts w:ascii="Arial" w:hAnsi="Arial" w:cs="Arial"/>
          <w:sz w:val="24"/>
          <w:szCs w:val="24"/>
        </w:rPr>
      </w:pPr>
    </w:p>
    <w:p w:rsidR="00536542" w:rsidP="00536542" w:rsidRDefault="00536542" w14:paraId="7DBE4B8B" w14:textId="77777777">
      <w:pPr>
        <w:jc w:val="right"/>
        <w:rPr>
          <w:rFonts w:ascii="Arial" w:hAnsi="Arial" w:cs="Arial"/>
          <w:sz w:val="24"/>
          <w:szCs w:val="24"/>
        </w:rPr>
      </w:pPr>
    </w:p>
    <w:p w:rsidRPr="00536542" w:rsidR="00536542" w:rsidP="00536542" w:rsidRDefault="00536542" w14:paraId="256471CC" w14:textId="77777777">
      <w:pPr>
        <w:jc w:val="right"/>
        <w:rPr>
          <w:rFonts w:ascii="Arial" w:hAnsi="Arial" w:cs="Arial"/>
          <w:sz w:val="24"/>
          <w:szCs w:val="24"/>
        </w:rPr>
      </w:pPr>
    </w:p>
    <w:p w:rsidR="00224B44" w:rsidP="00224B44" w:rsidRDefault="00224B44" w14:paraId="670EE176" w14:textId="41222986">
      <w:pPr>
        <w:pStyle w:val="Default"/>
        <w:jc w:val="center"/>
        <w:rPr>
          <w:color w:val="auto"/>
        </w:rPr>
      </w:pPr>
      <w:r w:rsidRPr="00224B44">
        <w:rPr>
          <w:color w:val="auto"/>
        </w:rPr>
        <w:t>U</w:t>
      </w:r>
      <w:r>
        <w:rPr>
          <w:color w:val="auto"/>
        </w:rPr>
        <w:t xml:space="preserve">  </w:t>
      </w:r>
      <w:r w:rsidRPr="00224B44">
        <w:rPr>
          <w:color w:val="auto"/>
        </w:rPr>
        <w:t xml:space="preserve"> I M E </w:t>
      </w:r>
      <w:r>
        <w:rPr>
          <w:color w:val="auto"/>
        </w:rPr>
        <w:t xml:space="preserve">  </w:t>
      </w:r>
      <w:r w:rsidRPr="00224B44">
        <w:rPr>
          <w:color w:val="auto"/>
        </w:rPr>
        <w:t xml:space="preserve">R E P U B L I K E </w:t>
      </w:r>
      <w:r>
        <w:rPr>
          <w:color w:val="auto"/>
        </w:rPr>
        <w:t xml:space="preserve">  </w:t>
      </w:r>
      <w:r w:rsidRPr="00224B44">
        <w:rPr>
          <w:color w:val="auto"/>
        </w:rPr>
        <w:t>H R V A T S K E</w:t>
      </w:r>
    </w:p>
    <w:p w:rsidR="00224B44" w:rsidP="00224B44" w:rsidRDefault="00224B44" w14:paraId="4B407579" w14:textId="77777777">
      <w:pPr>
        <w:pStyle w:val="Default"/>
        <w:jc w:val="center"/>
        <w:rPr>
          <w:color w:val="auto"/>
        </w:rPr>
      </w:pPr>
    </w:p>
    <w:p w:rsidRPr="00224B44" w:rsidR="006F2C81" w:rsidP="00224B44" w:rsidRDefault="006F2C81" w14:paraId="19DB54F1" w14:textId="77777777">
      <w:pPr>
        <w:pStyle w:val="Default"/>
        <w:jc w:val="center"/>
        <w:rPr>
          <w:color w:val="auto"/>
        </w:rPr>
      </w:pPr>
    </w:p>
    <w:p w:rsidR="00224B44" w:rsidP="00224B44" w:rsidRDefault="00224B44" w14:paraId="40EC58BD" w14:textId="77777777">
      <w:pPr>
        <w:pStyle w:val="Default"/>
        <w:jc w:val="center"/>
        <w:rPr>
          <w:color w:val="auto"/>
        </w:rPr>
      </w:pPr>
      <w:r w:rsidRPr="00224B44">
        <w:rPr>
          <w:color w:val="auto"/>
        </w:rPr>
        <w:t>R J E Š E N J E</w:t>
      </w:r>
    </w:p>
    <w:p w:rsidR="00224B44" w:rsidP="00224B44" w:rsidRDefault="00224B44" w14:paraId="05C82E7E" w14:textId="77777777">
      <w:pPr>
        <w:pStyle w:val="Default"/>
        <w:jc w:val="center"/>
        <w:rPr>
          <w:color w:val="auto"/>
        </w:rPr>
      </w:pPr>
    </w:p>
    <w:p w:rsidRPr="00224B44" w:rsidR="00224B44" w:rsidP="00224B44" w:rsidRDefault="00224B44" w14:paraId="4B51449B" w14:textId="77777777">
      <w:pPr>
        <w:pStyle w:val="Default"/>
        <w:jc w:val="center"/>
        <w:rPr>
          <w:color w:val="auto"/>
        </w:rPr>
      </w:pPr>
    </w:p>
    <w:p w:rsidR="00704781" w:rsidP="00704781" w:rsidRDefault="00704781" w14:paraId="3FBAF65C" w14:textId="6C4386F2">
      <w:pPr>
        <w:pStyle w:val="Default"/>
        <w:jc w:val="both"/>
        <w:rPr>
          <w:color w:val="auto"/>
        </w:rPr>
      </w:pPr>
      <w:r w:rsidRPr="00704781">
        <w:rPr>
          <w:color w:val="auto"/>
        </w:rPr>
        <w:t xml:space="preserve">Općinski sud u Osijeku, po sucu </w:t>
      </w:r>
      <w:proofErr w:type="spellStart"/>
      <w:r w:rsidRPr="00704781">
        <w:rPr>
          <w:color w:val="auto"/>
        </w:rPr>
        <w:t>Dalmoslavi</w:t>
      </w:r>
      <w:proofErr w:type="spellEnd"/>
      <w:r w:rsidRPr="00704781">
        <w:rPr>
          <w:color w:val="auto"/>
        </w:rPr>
        <w:t xml:space="preserve"> Grgić, kao sucu pojedincu, u pravnoj stvari tužitelja M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, OIB: </w:t>
      </w:r>
      <w:r w:rsidR="00927CB7">
        <w:rPr>
          <w:color w:val="auto"/>
        </w:rPr>
        <w:t>…</w:t>
      </w:r>
      <w:r w:rsidRPr="00704781">
        <w:rPr>
          <w:color w:val="auto"/>
        </w:rPr>
        <w:t>, iz Č</w:t>
      </w:r>
      <w:r w:rsidR="00927CB7">
        <w:rPr>
          <w:color w:val="auto"/>
        </w:rPr>
        <w:t>.</w:t>
      </w:r>
      <w:r w:rsidRPr="00704781">
        <w:rPr>
          <w:color w:val="auto"/>
        </w:rPr>
        <w:t>, zastupanog po punomoćnicima iz S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N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V</w:t>
      </w:r>
      <w:r w:rsidR="00927CB7">
        <w:rPr>
          <w:color w:val="auto"/>
        </w:rPr>
        <w:t>.</w:t>
      </w:r>
      <w:r w:rsidRPr="00704781">
        <w:rPr>
          <w:color w:val="auto"/>
        </w:rPr>
        <w:t>, odvjetnici iz O</w:t>
      </w:r>
      <w:r w:rsidR="00927CB7">
        <w:rPr>
          <w:color w:val="auto"/>
        </w:rPr>
        <w:t>.</w:t>
      </w:r>
      <w:r w:rsidRPr="00704781">
        <w:rPr>
          <w:color w:val="auto"/>
        </w:rPr>
        <w:t>, protiv tuženice D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C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, OIB: </w:t>
      </w:r>
      <w:r w:rsidR="00927CB7">
        <w:rPr>
          <w:color w:val="auto"/>
        </w:rPr>
        <w:t>…</w:t>
      </w:r>
      <w:r w:rsidRPr="00704781">
        <w:rPr>
          <w:color w:val="auto"/>
        </w:rPr>
        <w:t xml:space="preserve">, iz Osijeka, a boravištem u Č, uz sudjelovanje </w:t>
      </w:r>
      <w:proofErr w:type="spellStart"/>
      <w:r w:rsidRPr="00704781">
        <w:rPr>
          <w:color w:val="auto"/>
        </w:rPr>
        <w:t>mlt</w:t>
      </w:r>
      <w:proofErr w:type="spellEnd"/>
      <w:r w:rsidRPr="00704781">
        <w:rPr>
          <w:color w:val="auto"/>
        </w:rPr>
        <w:t>. K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, OIB: </w:t>
      </w:r>
      <w:r w:rsidR="00927CB7">
        <w:rPr>
          <w:color w:val="auto"/>
        </w:rPr>
        <w:t>…</w:t>
      </w:r>
      <w:r w:rsidRPr="00704781">
        <w:rPr>
          <w:color w:val="auto"/>
        </w:rPr>
        <w:t>, iz Č</w:t>
      </w:r>
      <w:r w:rsidR="00927CB7">
        <w:rPr>
          <w:color w:val="auto"/>
        </w:rPr>
        <w:t>.</w:t>
      </w:r>
      <w:r w:rsidRPr="00704781">
        <w:rPr>
          <w:color w:val="auto"/>
        </w:rPr>
        <w:t>, zastupane po posebnoj skrbnici A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H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, dipl. </w:t>
      </w:r>
      <w:proofErr w:type="spellStart"/>
      <w:r w:rsidRPr="00704781">
        <w:rPr>
          <w:color w:val="auto"/>
        </w:rPr>
        <w:t>iur</w:t>
      </w:r>
      <w:proofErr w:type="spellEnd"/>
      <w:r w:rsidRPr="00704781">
        <w:rPr>
          <w:color w:val="auto"/>
        </w:rPr>
        <w:t>., radi spora o roditeljskoj skrbi, odlučujući o prijedlogu tužitelja o prekidu postupka, dana 7. srpnja 2026.</w:t>
      </w:r>
    </w:p>
    <w:p w:rsidR="00704781" w:rsidP="00704781" w:rsidRDefault="00704781" w14:paraId="7355E309" w14:textId="77777777">
      <w:pPr>
        <w:pStyle w:val="Default"/>
        <w:jc w:val="both"/>
        <w:rPr>
          <w:color w:val="auto"/>
        </w:rPr>
      </w:pPr>
    </w:p>
    <w:p w:rsidRPr="00704781" w:rsidR="00704781" w:rsidP="00704781" w:rsidRDefault="00704781" w14:paraId="64AB6277" w14:textId="77777777">
      <w:pPr>
        <w:pStyle w:val="Default"/>
        <w:jc w:val="both"/>
        <w:rPr>
          <w:color w:val="auto"/>
        </w:rPr>
      </w:pPr>
    </w:p>
    <w:p w:rsidR="00704781" w:rsidP="00704781" w:rsidRDefault="00704781" w14:paraId="028A0696" w14:textId="26807B19">
      <w:pPr>
        <w:pStyle w:val="Default"/>
        <w:jc w:val="center"/>
        <w:rPr>
          <w:color w:val="auto"/>
        </w:rPr>
      </w:pPr>
      <w:r w:rsidRPr="00704781">
        <w:rPr>
          <w:color w:val="auto"/>
        </w:rPr>
        <w:t>r i j e š i o</w:t>
      </w:r>
      <w:r w:rsidR="00927CB7">
        <w:rPr>
          <w:color w:val="auto"/>
        </w:rPr>
        <w:t xml:space="preserve">    </w:t>
      </w:r>
      <w:r w:rsidRPr="00704781">
        <w:rPr>
          <w:color w:val="auto"/>
        </w:rPr>
        <w:t xml:space="preserve"> j e</w:t>
      </w:r>
    </w:p>
    <w:p w:rsidR="00704781" w:rsidP="00704781" w:rsidRDefault="00704781" w14:paraId="3338A7CA" w14:textId="77777777">
      <w:pPr>
        <w:pStyle w:val="Default"/>
        <w:jc w:val="center"/>
        <w:rPr>
          <w:color w:val="auto"/>
        </w:rPr>
      </w:pPr>
    </w:p>
    <w:p w:rsidRPr="00704781" w:rsidR="00704781" w:rsidP="00704781" w:rsidRDefault="00704781" w14:paraId="03032B30" w14:textId="77777777">
      <w:pPr>
        <w:pStyle w:val="Default"/>
        <w:jc w:val="center"/>
        <w:rPr>
          <w:color w:val="auto"/>
        </w:rPr>
      </w:pPr>
    </w:p>
    <w:p w:rsidR="00704781" w:rsidP="00704781" w:rsidRDefault="00704781" w14:paraId="042B4FD5" w14:textId="712097E9">
      <w:pPr>
        <w:pStyle w:val="Default"/>
        <w:jc w:val="both"/>
        <w:rPr>
          <w:color w:val="auto"/>
        </w:rPr>
      </w:pPr>
      <w:r w:rsidRPr="00704781">
        <w:rPr>
          <w:color w:val="auto"/>
        </w:rPr>
        <w:t xml:space="preserve">Određuje se prekid </w:t>
      </w:r>
      <w:proofErr w:type="spellStart"/>
      <w:r w:rsidRPr="00704781">
        <w:rPr>
          <w:color w:val="auto"/>
        </w:rPr>
        <w:t>ovosudnog</w:t>
      </w:r>
      <w:proofErr w:type="spellEnd"/>
      <w:r w:rsidRPr="00704781">
        <w:rPr>
          <w:color w:val="auto"/>
        </w:rPr>
        <w:t xml:space="preserve"> postupka do proteka roka oduzimanja prava roditeljima na stanovanje s </w:t>
      </w:r>
      <w:proofErr w:type="spellStart"/>
      <w:r w:rsidRPr="00704781">
        <w:rPr>
          <w:color w:val="auto"/>
        </w:rPr>
        <w:t>mlt</w:t>
      </w:r>
      <w:proofErr w:type="spellEnd"/>
      <w:r w:rsidRPr="00704781">
        <w:rPr>
          <w:color w:val="auto"/>
        </w:rPr>
        <w:t>. K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po rješenju ovog suda </w:t>
      </w:r>
      <w:r w:rsidR="00927CB7">
        <w:rPr>
          <w:color w:val="auto"/>
        </w:rPr>
        <w:t>…</w:t>
      </w:r>
      <w:r w:rsidRPr="00704781">
        <w:rPr>
          <w:color w:val="auto"/>
        </w:rPr>
        <w:t xml:space="preserve"> od 26. ožujka 2026.</w:t>
      </w:r>
    </w:p>
    <w:p w:rsidRPr="00704781" w:rsidR="00704781" w:rsidP="00704781" w:rsidRDefault="00704781" w14:paraId="2C52B2A5" w14:textId="77777777">
      <w:pPr>
        <w:pStyle w:val="Default"/>
        <w:jc w:val="both"/>
        <w:rPr>
          <w:color w:val="auto"/>
        </w:rPr>
      </w:pPr>
    </w:p>
    <w:p w:rsidR="00704781" w:rsidP="00704781" w:rsidRDefault="00704781" w14:paraId="0CA25FB9" w14:textId="77777777">
      <w:pPr>
        <w:pStyle w:val="Default"/>
        <w:jc w:val="center"/>
        <w:rPr>
          <w:color w:val="auto"/>
        </w:rPr>
      </w:pPr>
      <w:r w:rsidRPr="00704781">
        <w:rPr>
          <w:color w:val="auto"/>
        </w:rPr>
        <w:t>Obrazloženje</w:t>
      </w:r>
    </w:p>
    <w:p w:rsidRPr="00704781" w:rsidR="00704781" w:rsidP="00704781" w:rsidRDefault="00704781" w14:paraId="3012A056" w14:textId="77777777">
      <w:pPr>
        <w:pStyle w:val="Default"/>
        <w:jc w:val="center"/>
        <w:rPr>
          <w:color w:val="auto"/>
        </w:rPr>
      </w:pPr>
    </w:p>
    <w:p w:rsidR="00704781" w:rsidP="00704781" w:rsidRDefault="00704781" w14:paraId="4C3EEF4C" w14:textId="404ED253">
      <w:pPr>
        <w:pStyle w:val="Default"/>
        <w:jc w:val="both"/>
        <w:rPr>
          <w:color w:val="auto"/>
        </w:rPr>
      </w:pPr>
      <w:r w:rsidRPr="00704781">
        <w:rPr>
          <w:color w:val="auto"/>
        </w:rPr>
        <w:t xml:space="preserve">1. Tužitelj je podnio ovom sudu tužbu dana 24. lipnja 2025. godine radi uređenja roditeljske skrbi nad </w:t>
      </w:r>
      <w:proofErr w:type="spellStart"/>
      <w:r w:rsidRPr="00704781">
        <w:rPr>
          <w:color w:val="auto"/>
        </w:rPr>
        <w:t>mlt</w:t>
      </w:r>
      <w:proofErr w:type="spellEnd"/>
      <w:r w:rsidRPr="00704781">
        <w:rPr>
          <w:color w:val="auto"/>
        </w:rPr>
        <w:t>. K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O.</w:t>
      </w:r>
    </w:p>
    <w:p w:rsidRPr="00704781" w:rsidR="00704781" w:rsidP="00704781" w:rsidRDefault="00704781" w14:paraId="209F69B0" w14:textId="77777777">
      <w:pPr>
        <w:pStyle w:val="Default"/>
        <w:jc w:val="both"/>
        <w:rPr>
          <w:color w:val="auto"/>
        </w:rPr>
      </w:pPr>
    </w:p>
    <w:p w:rsidR="00704781" w:rsidP="00704781" w:rsidRDefault="00704781" w14:paraId="256F22E9" w14:textId="4B1B8AAA">
      <w:pPr>
        <w:pStyle w:val="Default"/>
        <w:jc w:val="both"/>
        <w:rPr>
          <w:color w:val="auto"/>
        </w:rPr>
      </w:pPr>
      <w:r w:rsidRPr="00704781">
        <w:rPr>
          <w:color w:val="auto"/>
        </w:rPr>
        <w:t>2. Tužena D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C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protivila se tužbi i tužbenom zahtjevu kako ga je postavio tuženik i sama predložila ostvarivanje roditeljske skrbi nad </w:t>
      </w:r>
      <w:proofErr w:type="spellStart"/>
      <w:r w:rsidRPr="00704781">
        <w:rPr>
          <w:color w:val="auto"/>
        </w:rPr>
        <w:t>mlt</w:t>
      </w:r>
      <w:proofErr w:type="spellEnd"/>
      <w:r w:rsidRPr="00704781">
        <w:rPr>
          <w:color w:val="auto"/>
        </w:rPr>
        <w:t>. K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O. Na raspravi održanoj kod ovog suda 3. veljače 2026. godine navela je da se između nje i tužitelja vode i postupci kod ovog suda pod oznakom </w:t>
      </w:r>
      <w:r w:rsidR="00927CB7">
        <w:rPr>
          <w:color w:val="auto"/>
        </w:rPr>
        <w:t>…</w:t>
      </w:r>
      <w:r w:rsidRPr="00704781">
        <w:rPr>
          <w:color w:val="auto"/>
        </w:rPr>
        <w:t xml:space="preserve"> i </w:t>
      </w:r>
      <w:r w:rsidR="00927CB7">
        <w:rPr>
          <w:color w:val="auto"/>
        </w:rPr>
        <w:t>…</w:t>
      </w:r>
    </w:p>
    <w:p w:rsidRPr="00704781" w:rsidR="00704781" w:rsidP="00704781" w:rsidRDefault="00704781" w14:paraId="6BE5B41F" w14:textId="77777777">
      <w:pPr>
        <w:pStyle w:val="Default"/>
        <w:jc w:val="both"/>
        <w:rPr>
          <w:color w:val="auto"/>
        </w:rPr>
      </w:pPr>
    </w:p>
    <w:p w:rsidR="006F2C81" w:rsidP="00704781" w:rsidRDefault="00704781" w14:paraId="06308807" w14:textId="166DF11B">
      <w:pPr>
        <w:pStyle w:val="Default"/>
        <w:jc w:val="both"/>
        <w:rPr>
          <w:color w:val="auto"/>
        </w:rPr>
      </w:pPr>
      <w:r w:rsidRPr="00704781">
        <w:rPr>
          <w:color w:val="auto"/>
        </w:rPr>
        <w:t xml:space="preserve">3. Sud je službenim putem izvršio uvid u naprijed navedene predmete te utvrdio kako je rješenjem Općinskog suda u Osijeku poslovni broj </w:t>
      </w:r>
      <w:r w:rsidR="00927CB7">
        <w:rPr>
          <w:color w:val="auto"/>
        </w:rPr>
        <w:t>…</w:t>
      </w:r>
      <w:r w:rsidRPr="00704781">
        <w:rPr>
          <w:color w:val="auto"/>
        </w:rPr>
        <w:t xml:space="preserve"> od 26. ožujka 2026. godine oduzeto pravo roditeljima D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C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i M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na stanovanje </w:t>
      </w:r>
      <w:proofErr w:type="spellStart"/>
      <w:r w:rsidRPr="00704781">
        <w:rPr>
          <w:color w:val="auto"/>
        </w:rPr>
        <w:t>mlt</w:t>
      </w:r>
      <w:proofErr w:type="spellEnd"/>
      <w:r w:rsidRPr="00704781">
        <w:rPr>
          <w:color w:val="auto"/>
        </w:rPr>
        <w:t>. K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i svakodnevna skrb povjerena baki po ocu S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O</w:t>
      </w:r>
      <w:r w:rsidR="00927CB7">
        <w:rPr>
          <w:color w:val="auto"/>
        </w:rPr>
        <w:t>.</w:t>
      </w:r>
      <w:r w:rsidRPr="00704781">
        <w:rPr>
          <w:color w:val="auto"/>
        </w:rPr>
        <w:t xml:space="preserve"> te određeno ostvarivanje osobnih odnosa roditelja s djetetom. I to na godinu dana.</w:t>
      </w:r>
    </w:p>
    <w:p w:rsidR="006F2C81" w:rsidP="006F2C81" w:rsidRDefault="006F2C81" w14:paraId="1E5DF59E" w14:textId="77777777">
      <w:pPr>
        <w:pStyle w:val="Default"/>
        <w:jc w:val="both"/>
        <w:rPr>
          <w:color w:val="auto"/>
        </w:rPr>
      </w:pPr>
      <w:r w:rsidRPr="006F2C81">
        <w:rPr>
          <w:color w:val="auto"/>
        </w:rPr>
        <w:lastRenderedPageBreak/>
        <w:t>5. Slijedom navedenog odlučeno je temeljem članka 50 Obiteljskog zakona. (NN103/15,98/19,47/20)</w:t>
      </w:r>
    </w:p>
    <w:p w:rsidRPr="006F2C81" w:rsidR="00704781" w:rsidP="006F2C81" w:rsidRDefault="00704781" w14:paraId="284F6B76" w14:textId="77777777">
      <w:pPr>
        <w:pStyle w:val="Default"/>
        <w:jc w:val="both"/>
        <w:rPr>
          <w:color w:val="auto"/>
        </w:rPr>
      </w:pPr>
    </w:p>
    <w:p w:rsidRPr="006F2C81" w:rsidR="006F2C81" w:rsidP="006F2C81" w:rsidRDefault="006F2C81" w14:paraId="15A4700A" w14:textId="567A2F62">
      <w:pPr>
        <w:pStyle w:val="Default"/>
        <w:jc w:val="center"/>
        <w:rPr>
          <w:color w:val="auto"/>
        </w:rPr>
      </w:pPr>
      <w:r w:rsidRPr="006F2C81">
        <w:rPr>
          <w:color w:val="auto"/>
        </w:rPr>
        <w:t xml:space="preserve">U Osijeku, </w:t>
      </w:r>
      <w:r w:rsidR="00927CB7">
        <w:rPr>
          <w:color w:val="auto"/>
        </w:rPr>
        <w:t>7</w:t>
      </w:r>
      <w:r w:rsidRPr="006F2C81">
        <w:rPr>
          <w:color w:val="auto"/>
        </w:rPr>
        <w:t xml:space="preserve">. </w:t>
      </w:r>
      <w:r w:rsidR="00927CB7">
        <w:rPr>
          <w:color w:val="auto"/>
        </w:rPr>
        <w:t>srpnja</w:t>
      </w:r>
      <w:r w:rsidRPr="006F2C81">
        <w:rPr>
          <w:color w:val="auto"/>
        </w:rPr>
        <w:t xml:space="preserve"> 2026.</w:t>
      </w:r>
    </w:p>
    <w:p w:rsidR="006F2C81" w:rsidP="006F2C81" w:rsidRDefault="006F2C81" w14:paraId="21E3FB6E" w14:textId="77777777">
      <w:pPr>
        <w:pStyle w:val="Default"/>
        <w:jc w:val="both"/>
        <w:rPr>
          <w:color w:val="auto"/>
        </w:rPr>
      </w:pPr>
    </w:p>
    <w:p w:rsidRPr="006F2C81" w:rsidR="006F2C81" w:rsidP="006F2C81" w:rsidRDefault="006F2C81" w14:paraId="606AE79A" w14:textId="0EDF26E6">
      <w:pPr>
        <w:pStyle w:val="Default"/>
        <w:ind w:left="6480" w:firstLine="720"/>
        <w:jc w:val="both"/>
        <w:rPr>
          <w:color w:val="auto"/>
        </w:rPr>
      </w:pPr>
      <w:r w:rsidRPr="006F2C81">
        <w:rPr>
          <w:color w:val="auto"/>
        </w:rPr>
        <w:t>Sudac</w:t>
      </w:r>
    </w:p>
    <w:p w:rsidRPr="006F2C81" w:rsidR="006F2C81" w:rsidP="006F2C81" w:rsidRDefault="006F2C81" w14:paraId="0043F317" w14:textId="13227BD1">
      <w:pPr>
        <w:pStyle w:val="Default"/>
        <w:ind w:left="5760" w:firstLine="720"/>
        <w:jc w:val="both"/>
        <w:rPr>
          <w:color w:val="auto"/>
        </w:rPr>
      </w:pPr>
      <w:proofErr w:type="spellStart"/>
      <w:r w:rsidRPr="006F2C81">
        <w:rPr>
          <w:color w:val="auto"/>
        </w:rPr>
        <w:t>Dalmoslava</w:t>
      </w:r>
      <w:proofErr w:type="spellEnd"/>
      <w:r w:rsidRPr="006F2C81">
        <w:rPr>
          <w:color w:val="auto"/>
        </w:rPr>
        <w:t xml:space="preserve"> Grgić</w:t>
      </w:r>
      <w:r w:rsidR="000124CA">
        <w:rPr>
          <w:color w:val="auto"/>
        </w:rPr>
        <w:t>, v.r.</w:t>
      </w:r>
    </w:p>
    <w:p w:rsidR="006F2C81" w:rsidP="006F2C81" w:rsidRDefault="006F2C81" w14:paraId="3D518253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03628243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313C70B4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39313E09" w14:textId="77777777">
      <w:pPr>
        <w:pStyle w:val="Default"/>
        <w:jc w:val="both"/>
        <w:rPr>
          <w:color w:val="auto"/>
        </w:rPr>
      </w:pPr>
    </w:p>
    <w:p w:rsidR="000124CA" w:rsidP="006F2C81" w:rsidRDefault="000124CA" w14:paraId="45A22398" w14:textId="77777777">
      <w:pPr>
        <w:pStyle w:val="Default"/>
        <w:jc w:val="both"/>
        <w:rPr>
          <w:color w:val="auto"/>
        </w:rPr>
      </w:pPr>
    </w:p>
    <w:p w:rsidR="000124CA" w:rsidP="006F2C81" w:rsidRDefault="000124CA" w14:paraId="3EFF5E21" w14:textId="77777777">
      <w:pPr>
        <w:pStyle w:val="Default"/>
        <w:jc w:val="both"/>
        <w:rPr>
          <w:color w:val="auto"/>
        </w:rPr>
      </w:pPr>
    </w:p>
    <w:p w:rsidR="000124CA" w:rsidP="006F2C81" w:rsidRDefault="000124CA" w14:paraId="34DD2D00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10CDA6BE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74579588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162D7AE8" w14:textId="77777777">
      <w:pPr>
        <w:pStyle w:val="Default"/>
        <w:jc w:val="both"/>
        <w:rPr>
          <w:color w:val="auto"/>
        </w:rPr>
      </w:pPr>
    </w:p>
    <w:p w:rsidRPr="006F2C81" w:rsidR="006F2C81" w:rsidP="006F2C81" w:rsidRDefault="006F2C81" w14:paraId="49D15B4C" w14:textId="5F107A37">
      <w:pPr>
        <w:pStyle w:val="Default"/>
        <w:jc w:val="both"/>
        <w:rPr>
          <w:color w:val="auto"/>
        </w:rPr>
      </w:pPr>
      <w:r w:rsidRPr="006F2C81">
        <w:rPr>
          <w:color w:val="auto"/>
        </w:rPr>
        <w:t>POUKA O PRAVNOM LIJEKU</w:t>
      </w:r>
    </w:p>
    <w:p w:rsidRPr="006F2C81" w:rsidR="006F2C81" w:rsidP="006F2C81" w:rsidRDefault="00704781" w14:paraId="7FA85750" w14:textId="636BC6D9">
      <w:pPr>
        <w:pStyle w:val="Default"/>
        <w:jc w:val="both"/>
        <w:rPr>
          <w:color w:val="auto"/>
        </w:rPr>
      </w:pPr>
      <w:r>
        <w:rPr>
          <w:color w:val="auto"/>
        </w:rPr>
        <w:t>U odnosu na točku I protiv ovog rješenja</w:t>
      </w:r>
      <w:r w:rsidRPr="006F2C81" w:rsidR="006F2C81">
        <w:rPr>
          <w:color w:val="auto"/>
        </w:rPr>
        <w:t xml:space="preserve"> nezadovoljna stranka ima pravo žalbe u roku 15 dana, od dana primitka iste. Žalba se podnosi u tri istovjetna primjerka, putem ovoga suda, nadležnom županijskom sudu.</w:t>
      </w:r>
    </w:p>
    <w:p w:rsidR="006F2C81" w:rsidP="006F2C81" w:rsidRDefault="006F2C81" w14:paraId="0B00FBD5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3B7B0146" w14:textId="77777777">
      <w:pPr>
        <w:pStyle w:val="Default"/>
        <w:jc w:val="both"/>
        <w:rPr>
          <w:color w:val="auto"/>
        </w:rPr>
      </w:pPr>
    </w:p>
    <w:p w:rsidRPr="006F2C81" w:rsidR="006F2C81" w:rsidP="006F2C81" w:rsidRDefault="006F2C81" w14:paraId="782A8514" w14:textId="3FC9CAEF">
      <w:pPr>
        <w:pStyle w:val="Default"/>
        <w:jc w:val="both"/>
        <w:rPr>
          <w:color w:val="auto"/>
        </w:rPr>
      </w:pPr>
      <w:r w:rsidRPr="006F2C81">
        <w:rPr>
          <w:color w:val="auto"/>
        </w:rPr>
        <w:t>Dostaviti:</w:t>
      </w:r>
    </w:p>
    <w:p w:rsidR="006F2C81" w:rsidP="00704781" w:rsidRDefault="006F2C81" w14:paraId="64DD4A61" w14:textId="016B3BE3">
      <w:pPr>
        <w:pStyle w:val="Default"/>
        <w:jc w:val="both"/>
        <w:rPr>
          <w:color w:val="auto"/>
        </w:rPr>
      </w:pPr>
      <w:r w:rsidRPr="006F2C81">
        <w:rPr>
          <w:color w:val="auto"/>
        </w:rPr>
        <w:t>1</w:t>
      </w:r>
      <w:r w:rsidR="00704781">
        <w:rPr>
          <w:color w:val="auto"/>
        </w:rPr>
        <w:t>. punomoćniku tužitelja</w:t>
      </w:r>
    </w:p>
    <w:p w:rsidR="00704781" w:rsidP="00704781" w:rsidRDefault="00704781" w14:paraId="37083DBE" w14:textId="0FA38FCB">
      <w:pPr>
        <w:pStyle w:val="Default"/>
        <w:jc w:val="both"/>
        <w:rPr>
          <w:color w:val="auto"/>
        </w:rPr>
      </w:pPr>
      <w:r>
        <w:rPr>
          <w:color w:val="auto"/>
        </w:rPr>
        <w:t>2. tuženoj</w:t>
      </w:r>
    </w:p>
    <w:p w:rsidR="00704781" w:rsidP="00704781" w:rsidRDefault="00704781" w14:paraId="17DC7774" w14:textId="1EE11B00">
      <w:pPr>
        <w:pStyle w:val="Default"/>
        <w:jc w:val="both"/>
        <w:rPr>
          <w:color w:val="auto"/>
        </w:rPr>
      </w:pPr>
      <w:r>
        <w:rPr>
          <w:color w:val="auto"/>
        </w:rPr>
        <w:t>3. posebnoj skrbnici</w:t>
      </w:r>
    </w:p>
    <w:p w:rsidR="006F2C81" w:rsidP="006F2C81" w:rsidRDefault="006F2C81" w14:paraId="19423055" w14:textId="77777777">
      <w:pPr>
        <w:pStyle w:val="Default"/>
        <w:jc w:val="both"/>
        <w:rPr>
          <w:color w:val="auto"/>
        </w:rPr>
      </w:pPr>
    </w:p>
    <w:p w:rsidR="006F2C81" w:rsidP="006F2C81" w:rsidRDefault="006F2C81" w14:paraId="418508A7" w14:textId="77777777">
      <w:pPr>
        <w:pStyle w:val="Default"/>
        <w:jc w:val="both"/>
        <w:rPr>
          <w:color w:val="auto"/>
        </w:rPr>
      </w:pPr>
    </w:p>
    <w:p w:rsidR="00224B44" w:rsidP="002F09FE" w:rsidRDefault="00224B44" w14:paraId="28DA2F1E" w14:textId="77777777">
      <w:pPr>
        <w:pStyle w:val="Default"/>
        <w:ind w:left="6480" w:firstLine="720"/>
        <w:jc w:val="both"/>
      </w:pPr>
    </w:p>
    <w:p w:rsidR="002F09FE" w:rsidP="002F09FE" w:rsidRDefault="002F09FE" w14:paraId="0A2BF4F8" w14:textId="77777777">
      <w:pPr>
        <w:pStyle w:val="Default"/>
        <w:jc w:val="both"/>
      </w:pPr>
    </w:p>
    <w:p w:rsidR="002F09FE" w:rsidP="002F09FE" w:rsidRDefault="002F09FE" w14:paraId="60E2369F" w14:textId="77777777">
      <w:pPr>
        <w:pStyle w:val="Default"/>
        <w:jc w:val="both"/>
      </w:pPr>
    </w:p>
    <w:p w:rsidR="002F09FE" w:rsidP="002F09FE" w:rsidRDefault="002F09FE" w14:paraId="47799ACA" w14:textId="77777777">
      <w:pPr>
        <w:pStyle w:val="Default"/>
        <w:jc w:val="both"/>
      </w:pPr>
    </w:p>
    <w:p w:rsidR="002F09FE" w:rsidP="002F09FE" w:rsidRDefault="002F09FE" w14:paraId="2A82D505" w14:textId="77777777">
      <w:pPr>
        <w:pStyle w:val="Default"/>
        <w:jc w:val="both"/>
      </w:pPr>
    </w:p>
    <w:p w:rsidRPr="00212067" w:rsidR="003E6C96" w:rsidP="00536542" w:rsidRDefault="003E6C96" w14:paraId="302CA024" w14:textId="1BCA4E13">
      <w:pPr>
        <w:pStyle w:val="Default"/>
        <w:jc w:val="both"/>
      </w:pPr>
    </w:p>
    <w:sectPr w:rsidRPr="00212067" w:rsidR="003E6C96" w:rsidSect="00645016">
      <w:headerReference w:type="even" r:id="rId10"/>
      <w:head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Pr="00FA7507" w:rsidR="002C04A9" w:rsidRDefault="002C04A9" w14:paraId="488BE509" w14:textId="77777777">
      <w:r w:rsidRPr="00FA7507">
        <w:separator/>
      </w:r>
    </w:p>
  </w:endnote>
  <w:endnote w:type="continuationSeparator" w:id="0">
    <w:p w:rsidRPr="00FA7507" w:rsidR="002C04A9" w:rsidRDefault="002C04A9" w14:paraId="23181ED4" w14:textId="77777777">
      <w:r w:rsidRPr="00FA7507"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Pr="00FA7507" w:rsidR="002C04A9" w:rsidRDefault="002C04A9" w14:paraId="67F955BB" w14:textId="77777777">
      <w:r w:rsidRPr="00FA7507">
        <w:separator/>
      </w:r>
    </w:p>
  </w:footnote>
  <w:footnote w:type="continuationSeparator" w:id="0">
    <w:p w:rsidRPr="00FA7507" w:rsidR="002C04A9" w:rsidRDefault="002C04A9" w14:paraId="305F4707" w14:textId="77777777">
      <w:r w:rsidRPr="00FA7507"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A7507" w:rsidR="003B6108" w:rsidRDefault="003B6108" w14:paraId="11D36300" w14:textId="77777777">
    <w:pPr>
      <w:pStyle w:val="Zaglavlje"/>
      <w:framePr w:wrap="around" w:hAnchor="margin" w:vAnchor="text" w:xAlign="center" w:y="1"/>
      <w:rPr>
        <w:rStyle w:val="Brojstranice"/>
      </w:rPr>
    </w:pPr>
    <w:r w:rsidRPr="00FA7507">
      <w:rPr>
        <w:rStyle w:val="Brojstranice"/>
      </w:rPr>
      <w:fldChar w:fldCharType="begin"/>
    </w:r>
    <w:r w:rsidRPr="00FA7507">
      <w:rPr>
        <w:rStyle w:val="Brojstranice"/>
      </w:rPr>
      <w:instrText xml:space="preserve">PAGE  </w:instrText>
    </w:r>
    <w:r w:rsidRPr="00FA7507">
      <w:rPr>
        <w:rStyle w:val="Brojstranice"/>
      </w:rPr>
      <w:fldChar w:fldCharType="separate"/>
    </w:r>
    <w:r w:rsidRPr="00FA7507">
      <w:rPr>
        <w:rStyle w:val="Brojstranice"/>
      </w:rPr>
      <w:t>1</w:t>
    </w:r>
    <w:r w:rsidRPr="00FA7507">
      <w:rPr>
        <w:rStyle w:val="Brojstranice"/>
      </w:rPr>
      <w:fldChar w:fldCharType="end"/>
    </w:r>
  </w:p>
  <w:p w:rsidRPr="00FA7507" w:rsidR="003B6108" w:rsidRDefault="003B6108" w14:paraId="7589C167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4B44" w:rsidP="00704781" w:rsidRDefault="00224B44" w14:paraId="638C23C2" w14:textId="61A05426">
    <w:pPr>
      <w:ind w:firstLine="720"/>
      <w:rPr>
        <w:rFonts w:ascii="Arial" w:hAnsi="Arial" w:cs="Arial"/>
        <w:sz w:val="24"/>
        <w:szCs w:val="24"/>
      </w:rPr>
    </w:pPr>
    <w:r w:rsidRPr="00224B44">
      <w:rPr>
        <w:rFonts w:ascii="Arial" w:hAnsi="Arial" w:cs="Arial"/>
        <w:sz w:val="24"/>
        <w:szCs w:val="24"/>
      </w:rPr>
      <w:t xml:space="preserve">Poslovni broj: </w:t>
    </w:r>
    <w:r w:rsidR="00704781">
      <w:rPr>
        <w:rFonts w:ascii="Arial" w:hAnsi="Arial" w:cs="Arial"/>
        <w:sz w:val="24"/>
        <w:szCs w:val="24"/>
      </w:rPr>
      <w:t>P</w:t>
    </w:r>
    <w:r w:rsidRPr="00224B44">
      <w:rPr>
        <w:rFonts w:ascii="Arial" w:hAnsi="Arial" w:cs="Arial"/>
        <w:sz w:val="24"/>
        <w:szCs w:val="24"/>
      </w:rPr>
      <w:t xml:space="preserve"> Ob-</w:t>
    </w:r>
    <w:r w:rsidR="00704781">
      <w:rPr>
        <w:rFonts w:ascii="Arial" w:hAnsi="Arial" w:cs="Arial"/>
        <w:sz w:val="24"/>
        <w:szCs w:val="24"/>
      </w:rPr>
      <w:t>270</w:t>
    </w:r>
    <w:r w:rsidRPr="00224B44">
      <w:rPr>
        <w:rFonts w:ascii="Arial" w:hAnsi="Arial" w:cs="Arial"/>
        <w:sz w:val="24"/>
        <w:szCs w:val="24"/>
      </w:rPr>
      <w:t>/202</w:t>
    </w:r>
    <w:r w:rsidR="000124CA">
      <w:rPr>
        <w:rFonts w:ascii="Arial" w:hAnsi="Arial" w:cs="Arial"/>
        <w:sz w:val="24"/>
        <w:szCs w:val="24"/>
      </w:rPr>
      <w:t>5</w:t>
    </w:r>
    <w:r w:rsidRPr="00224B44">
      <w:rPr>
        <w:rFonts w:ascii="Arial" w:hAnsi="Arial" w:cs="Arial"/>
        <w:sz w:val="24"/>
        <w:szCs w:val="24"/>
      </w:rPr>
      <w:t>-</w:t>
    </w:r>
    <w:r w:rsidR="00704781">
      <w:rPr>
        <w:rFonts w:ascii="Arial" w:hAnsi="Arial" w:cs="Arial"/>
        <w:sz w:val="24"/>
        <w:szCs w:val="24"/>
      </w:rPr>
      <w:t>212</w:t>
    </w:r>
  </w:p>
  <w:p w:rsidRPr="009C19E0" w:rsidR="009C19E0" w:rsidP="002F09FE" w:rsidRDefault="009C19E0" w14:paraId="680437FD" w14:textId="1244A365">
    <w:pPr>
      <w:jc w:val="right"/>
      <w:rPr>
        <w:rFonts w:ascii="Arial" w:hAnsi="Arial" w:cs="Arial"/>
        <w:sz w:val="24"/>
        <w:szCs w:val="24"/>
      </w:rPr>
    </w:pPr>
  </w:p>
  <w:p w:rsidRPr="009C19E0" w:rsidR="009C19E0" w:rsidP="009C19E0" w:rsidRDefault="009C19E0" w14:paraId="69517B9E" w14:textId="77777777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D0ABB0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3E65F6"/>
    <w:multiLevelType w:val="hybridMultilevel"/>
    <w:tmpl w:val="3F449C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80F62"/>
    <w:multiLevelType w:val="hybridMultilevel"/>
    <w:tmpl w:val="BF8A9A8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38705D"/>
    <w:multiLevelType w:val="hybridMultilevel"/>
    <w:tmpl w:val="18168C08"/>
    <w:lvl w:ilvl="0" w:tplc="DA86FD7C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4">
    <w:nsid w:val="0A5F513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A9348D2"/>
    <w:multiLevelType w:val="hybridMultilevel"/>
    <w:tmpl w:val="B246C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AF1400"/>
    <w:multiLevelType w:val="hybridMultilevel"/>
    <w:tmpl w:val="F2E832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BD5089"/>
    <w:multiLevelType w:val="hybridMultilevel"/>
    <w:tmpl w:val="0804EE2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3246B7"/>
    <w:multiLevelType w:val="hybridMultilevel"/>
    <w:tmpl w:val="A9C8ED1E"/>
    <w:lvl w:ilvl="0" w:tplc="2BD4F0E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0F2F395B"/>
    <w:multiLevelType w:val="hybridMultilevel"/>
    <w:tmpl w:val="DC74FF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AD1C61"/>
    <w:multiLevelType w:val="hybridMultilevel"/>
    <w:tmpl w:val="A5BC9A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F2B99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6434D04"/>
    <w:multiLevelType w:val="hybridMultilevel"/>
    <w:tmpl w:val="0A7EE0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4330C"/>
    <w:multiLevelType w:val="hybridMultilevel"/>
    <w:tmpl w:val="15909178"/>
    <w:lvl w:ilvl="0" w:tplc="3C4C9C0C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4">
    <w:nsid w:val="1E107E2C"/>
    <w:multiLevelType w:val="hybridMultilevel"/>
    <w:tmpl w:val="68726C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F72908"/>
    <w:multiLevelType w:val="hybridMultilevel"/>
    <w:tmpl w:val="7B04E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D3CD5"/>
    <w:multiLevelType w:val="hybridMultilevel"/>
    <w:tmpl w:val="EB34E5C8"/>
    <w:lvl w:ilvl="0" w:tplc="A322D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55D1F"/>
    <w:multiLevelType w:val="hybridMultilevel"/>
    <w:tmpl w:val="8FC270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450D46"/>
    <w:multiLevelType w:val="hybridMultilevel"/>
    <w:tmpl w:val="74F67CC4"/>
    <w:lvl w:ilvl="0" w:tplc="6BCCFB2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3A410B8B"/>
    <w:multiLevelType w:val="hybridMultilevel"/>
    <w:tmpl w:val="95045D7A"/>
    <w:lvl w:ilvl="0" w:tplc="775A3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7414E9"/>
    <w:multiLevelType w:val="hybridMultilevel"/>
    <w:tmpl w:val="E2546806"/>
    <w:lvl w:ilvl="0" w:tplc="41269BB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3EE235FF"/>
    <w:multiLevelType w:val="singleLevel"/>
    <w:tmpl w:val="E22E99E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ED11DF"/>
    <w:multiLevelType w:val="hybridMultilevel"/>
    <w:tmpl w:val="ADE0E504"/>
    <w:lvl w:ilvl="0" w:tplc="D0B2E9CA">
      <w:start w:val="13"/>
      <w:numFmt w:val="bullet"/>
      <w:lvlText w:val="-"/>
      <w:lvlJc w:val="left"/>
      <w:pPr>
        <w:tabs>
          <w:tab w:val="num" w:pos="2280"/>
        </w:tabs>
        <w:ind w:left="2280" w:hanging="9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hint="default" w:ascii="Wingdings" w:hAnsi="Wingdings"/>
      </w:rPr>
    </w:lvl>
  </w:abstractNum>
  <w:abstractNum w:abstractNumId="23">
    <w:nsid w:val="41E24835"/>
    <w:multiLevelType w:val="hybridMultilevel"/>
    <w:tmpl w:val="9D9E290E"/>
    <w:lvl w:ilvl="0" w:tplc="C2CEEEB0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43D0B34"/>
    <w:multiLevelType w:val="hybridMultilevel"/>
    <w:tmpl w:val="FCF27B1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44D15543"/>
    <w:multiLevelType w:val="hybridMultilevel"/>
    <w:tmpl w:val="A47A5792"/>
    <w:lvl w:ilvl="0" w:tplc="7A0EECF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475F563F"/>
    <w:multiLevelType w:val="singleLevel"/>
    <w:tmpl w:val="093EE8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7694190"/>
    <w:multiLevelType w:val="hybridMultilevel"/>
    <w:tmpl w:val="02D4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5A1398"/>
    <w:multiLevelType w:val="hybridMultilevel"/>
    <w:tmpl w:val="FD30D100"/>
    <w:lvl w:ilvl="0" w:tplc="41269BB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29">
    <w:nsid w:val="4B5A0661"/>
    <w:multiLevelType w:val="hybridMultilevel"/>
    <w:tmpl w:val="77C43822"/>
    <w:lvl w:ilvl="0" w:tplc="012E994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4EC63AAF"/>
    <w:multiLevelType w:val="hybridMultilevel"/>
    <w:tmpl w:val="C602B63E"/>
    <w:lvl w:ilvl="0" w:tplc="08760422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31">
    <w:nsid w:val="4F291796"/>
    <w:multiLevelType w:val="hybridMultilevel"/>
    <w:tmpl w:val="07686E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42561F"/>
    <w:multiLevelType w:val="hybridMultilevel"/>
    <w:tmpl w:val="D06A0C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8C6EF4"/>
    <w:multiLevelType w:val="hybridMultilevel"/>
    <w:tmpl w:val="290E54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B067DC"/>
    <w:multiLevelType w:val="hybridMultilevel"/>
    <w:tmpl w:val="D5D61098"/>
    <w:lvl w:ilvl="0" w:tplc="C27ED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>
    <w:nsid w:val="5B3B1FF0"/>
    <w:multiLevelType w:val="singleLevel"/>
    <w:tmpl w:val="E0C0DA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B533FAA"/>
    <w:multiLevelType w:val="hybridMultilevel"/>
    <w:tmpl w:val="90685084"/>
    <w:lvl w:ilvl="0" w:tplc="E4B46E86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37">
    <w:nsid w:val="5B9C34B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BF769DC"/>
    <w:multiLevelType w:val="hybridMultilevel"/>
    <w:tmpl w:val="FE0E0D9A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>
    <w:nsid w:val="5C137CAD"/>
    <w:multiLevelType w:val="hybridMultilevel"/>
    <w:tmpl w:val="C3260D62"/>
    <w:lvl w:ilvl="0" w:tplc="8A4867DC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5CBF618F"/>
    <w:multiLevelType w:val="hybridMultilevel"/>
    <w:tmpl w:val="0A32A0A0"/>
    <w:lvl w:ilvl="0" w:tplc="171CE19E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1">
    <w:nsid w:val="689E366A"/>
    <w:multiLevelType w:val="hybridMultilevel"/>
    <w:tmpl w:val="9502FE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1359AD"/>
    <w:multiLevelType w:val="hybridMultilevel"/>
    <w:tmpl w:val="B3A419DC"/>
    <w:lvl w:ilvl="0" w:tplc="A322D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6E9765B4"/>
    <w:multiLevelType w:val="hybridMultilevel"/>
    <w:tmpl w:val="DD664E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04316E"/>
    <w:multiLevelType w:val="hybridMultilevel"/>
    <w:tmpl w:val="15BE9D6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>
    <w:nsid w:val="716879AF"/>
    <w:multiLevelType w:val="hybridMultilevel"/>
    <w:tmpl w:val="6B2CDF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275F6D"/>
    <w:multiLevelType w:val="hybridMultilevel"/>
    <w:tmpl w:val="FFA4E8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63B77F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6F13B6C"/>
    <w:multiLevelType w:val="hybridMultilevel"/>
    <w:tmpl w:val="B84A779C"/>
    <w:lvl w:ilvl="0" w:tplc="9B908D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9">
    <w:nsid w:val="77B81F2C"/>
    <w:multiLevelType w:val="singleLevel"/>
    <w:tmpl w:val="0C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>
    <w:nsid w:val="7A932645"/>
    <w:multiLevelType w:val="hybridMultilevel"/>
    <w:tmpl w:val="DD40906A"/>
    <w:lvl w:ilvl="0" w:tplc="1862A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7"/>
  </w:num>
  <w:num w:numId="3">
    <w:abstractNumId w:val="26"/>
  </w:num>
  <w:num w:numId="4">
    <w:abstractNumId w:val="49"/>
  </w:num>
  <w:num w:numId="5">
    <w:abstractNumId w:val="11"/>
  </w:num>
  <w:num w:numId="6">
    <w:abstractNumId w:val="21"/>
  </w:num>
  <w:num w:numId="7">
    <w:abstractNumId w:val="37"/>
  </w:num>
  <w:num w:numId="8">
    <w:abstractNumId w:val="46"/>
  </w:num>
  <w:num w:numId="9">
    <w:abstractNumId w:val="43"/>
  </w:num>
  <w:num w:numId="10">
    <w:abstractNumId w:val="8"/>
  </w:num>
  <w:num w:numId="11">
    <w:abstractNumId w:val="24"/>
  </w:num>
  <w:num w:numId="12">
    <w:abstractNumId w:val="48"/>
  </w:num>
  <w:num w:numId="13">
    <w:abstractNumId w:val="27"/>
  </w:num>
  <w:num w:numId="14">
    <w:abstractNumId w:val="44"/>
  </w:num>
  <w:num w:numId="15">
    <w:abstractNumId w:val="2"/>
  </w:num>
  <w:num w:numId="16">
    <w:abstractNumId w:val="28"/>
  </w:num>
  <w:num w:numId="17">
    <w:abstractNumId w:val="20"/>
  </w:num>
  <w:num w:numId="18">
    <w:abstractNumId w:val="19"/>
  </w:num>
  <w:num w:numId="19">
    <w:abstractNumId w:val="25"/>
  </w:num>
  <w:num w:numId="20">
    <w:abstractNumId w:val="40"/>
  </w:num>
  <w:num w:numId="21">
    <w:abstractNumId w:val="29"/>
  </w:num>
  <w:num w:numId="22">
    <w:abstractNumId w:val="36"/>
  </w:num>
  <w:num w:numId="23">
    <w:abstractNumId w:val="13"/>
  </w:num>
  <w:num w:numId="24">
    <w:abstractNumId w:val="1"/>
  </w:num>
  <w:num w:numId="25">
    <w:abstractNumId w:val="34"/>
  </w:num>
  <w:num w:numId="26">
    <w:abstractNumId w:val="7"/>
  </w:num>
  <w:num w:numId="27">
    <w:abstractNumId w:val="31"/>
  </w:num>
  <w:num w:numId="28">
    <w:abstractNumId w:val="18"/>
  </w:num>
  <w:num w:numId="29">
    <w:abstractNumId w:val="38"/>
  </w:num>
  <w:num w:numId="30">
    <w:abstractNumId w:val="14"/>
  </w:num>
  <w:num w:numId="31">
    <w:abstractNumId w:val="22"/>
  </w:num>
  <w:num w:numId="32">
    <w:abstractNumId w:val="17"/>
  </w:num>
  <w:num w:numId="33">
    <w:abstractNumId w:val="42"/>
  </w:num>
  <w:num w:numId="34">
    <w:abstractNumId w:val="16"/>
  </w:num>
  <w:num w:numId="35">
    <w:abstractNumId w:val="45"/>
  </w:num>
  <w:num w:numId="36">
    <w:abstractNumId w:val="33"/>
  </w:num>
  <w:num w:numId="37">
    <w:abstractNumId w:val="30"/>
  </w:num>
  <w:num w:numId="38">
    <w:abstractNumId w:val="5"/>
  </w:num>
  <w:num w:numId="39">
    <w:abstractNumId w:val="3"/>
  </w:num>
  <w:num w:numId="40">
    <w:abstractNumId w:val="23"/>
  </w:num>
  <w:num w:numId="41">
    <w:abstractNumId w:val="39"/>
  </w:num>
  <w:num w:numId="42">
    <w:abstractNumId w:val="15"/>
  </w:num>
  <w:num w:numId="43">
    <w:abstractNumId w:val="12"/>
  </w:num>
  <w:num w:numId="44">
    <w:abstractNumId w:val="6"/>
  </w:num>
  <w:num w:numId="45">
    <w:abstractNumId w:val="32"/>
  </w:num>
  <w:num w:numId="46">
    <w:abstractNumId w:val="10"/>
  </w:num>
  <w:num w:numId="47">
    <w:abstractNumId w:val="50"/>
  </w:num>
  <w:num w:numId="48">
    <w:abstractNumId w:val="9"/>
  </w:num>
  <w:num w:numId="49">
    <w:abstractNumId w:val="41"/>
  </w:num>
  <w:num w:numId="50">
    <w:abstractNumId w:val="4"/>
  </w:num>
  <w:num w:numId="5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hideGrammaticalErrors/>
  <w:proofState w:spelling="clean" w:grammar="clean"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EFA"/>
    <w:rsid w:val="00002725"/>
    <w:rsid w:val="00003CBF"/>
    <w:rsid w:val="00003E04"/>
    <w:rsid w:val="000124CA"/>
    <w:rsid w:val="000127BC"/>
    <w:rsid w:val="00015763"/>
    <w:rsid w:val="000205CC"/>
    <w:rsid w:val="0002192B"/>
    <w:rsid w:val="0002415D"/>
    <w:rsid w:val="00035B2D"/>
    <w:rsid w:val="000368C7"/>
    <w:rsid w:val="00037691"/>
    <w:rsid w:val="00040C83"/>
    <w:rsid w:val="0004250C"/>
    <w:rsid w:val="00045DB4"/>
    <w:rsid w:val="00051BA0"/>
    <w:rsid w:val="00052716"/>
    <w:rsid w:val="00060D37"/>
    <w:rsid w:val="00060E74"/>
    <w:rsid w:val="000616A6"/>
    <w:rsid w:val="00062664"/>
    <w:rsid w:val="0006289A"/>
    <w:rsid w:val="000662E2"/>
    <w:rsid w:val="00066571"/>
    <w:rsid w:val="00066D0E"/>
    <w:rsid w:val="000676ED"/>
    <w:rsid w:val="000711D0"/>
    <w:rsid w:val="00071C21"/>
    <w:rsid w:val="00072C2D"/>
    <w:rsid w:val="00074E31"/>
    <w:rsid w:val="00080AFF"/>
    <w:rsid w:val="000909B1"/>
    <w:rsid w:val="00092CFF"/>
    <w:rsid w:val="00094B41"/>
    <w:rsid w:val="00095625"/>
    <w:rsid w:val="00095B8A"/>
    <w:rsid w:val="00096E6F"/>
    <w:rsid w:val="000A6BD2"/>
    <w:rsid w:val="000B09F7"/>
    <w:rsid w:val="000B52A5"/>
    <w:rsid w:val="000B7CC6"/>
    <w:rsid w:val="000C25B7"/>
    <w:rsid w:val="000C5492"/>
    <w:rsid w:val="000C6120"/>
    <w:rsid w:val="000C752F"/>
    <w:rsid w:val="000C7790"/>
    <w:rsid w:val="000C7B2A"/>
    <w:rsid w:val="000D21FF"/>
    <w:rsid w:val="000D2D29"/>
    <w:rsid w:val="000D4081"/>
    <w:rsid w:val="000D523A"/>
    <w:rsid w:val="000E2EB0"/>
    <w:rsid w:val="000E36D3"/>
    <w:rsid w:val="000E3CB2"/>
    <w:rsid w:val="000E540E"/>
    <w:rsid w:val="000F03F8"/>
    <w:rsid w:val="000F3ADD"/>
    <w:rsid w:val="000F46B5"/>
    <w:rsid w:val="000F66C7"/>
    <w:rsid w:val="000F6BD2"/>
    <w:rsid w:val="000F7ED5"/>
    <w:rsid w:val="001040B7"/>
    <w:rsid w:val="001102F7"/>
    <w:rsid w:val="001108E4"/>
    <w:rsid w:val="001114E8"/>
    <w:rsid w:val="00112BDC"/>
    <w:rsid w:val="00113350"/>
    <w:rsid w:val="00122201"/>
    <w:rsid w:val="00123574"/>
    <w:rsid w:val="00127AC2"/>
    <w:rsid w:val="00131BA1"/>
    <w:rsid w:val="00131E5E"/>
    <w:rsid w:val="00131FFF"/>
    <w:rsid w:val="001320F1"/>
    <w:rsid w:val="00132965"/>
    <w:rsid w:val="00133C91"/>
    <w:rsid w:val="0013687C"/>
    <w:rsid w:val="00137DF2"/>
    <w:rsid w:val="001402F9"/>
    <w:rsid w:val="00140BCE"/>
    <w:rsid w:val="001431FF"/>
    <w:rsid w:val="00143352"/>
    <w:rsid w:val="00143BF9"/>
    <w:rsid w:val="001453E0"/>
    <w:rsid w:val="00146FF2"/>
    <w:rsid w:val="00151E06"/>
    <w:rsid w:val="00155A2E"/>
    <w:rsid w:val="00162370"/>
    <w:rsid w:val="001626D5"/>
    <w:rsid w:val="0018358D"/>
    <w:rsid w:val="00187305"/>
    <w:rsid w:val="00187D07"/>
    <w:rsid w:val="00191E87"/>
    <w:rsid w:val="001928A1"/>
    <w:rsid w:val="00192DA1"/>
    <w:rsid w:val="00195584"/>
    <w:rsid w:val="001A1C8C"/>
    <w:rsid w:val="001A1E75"/>
    <w:rsid w:val="001A2264"/>
    <w:rsid w:val="001A278B"/>
    <w:rsid w:val="001A56F4"/>
    <w:rsid w:val="001A598E"/>
    <w:rsid w:val="001A5D8D"/>
    <w:rsid w:val="001A72C0"/>
    <w:rsid w:val="001B1343"/>
    <w:rsid w:val="001B2773"/>
    <w:rsid w:val="001B4E73"/>
    <w:rsid w:val="001B6535"/>
    <w:rsid w:val="001C3262"/>
    <w:rsid w:val="001C3D96"/>
    <w:rsid w:val="001C44CF"/>
    <w:rsid w:val="001C4B6E"/>
    <w:rsid w:val="001C50AC"/>
    <w:rsid w:val="001C602D"/>
    <w:rsid w:val="001C7880"/>
    <w:rsid w:val="001D0141"/>
    <w:rsid w:val="001D091D"/>
    <w:rsid w:val="001D1658"/>
    <w:rsid w:val="001D19F2"/>
    <w:rsid w:val="001D2155"/>
    <w:rsid w:val="001D3516"/>
    <w:rsid w:val="001D462F"/>
    <w:rsid w:val="001D4D3C"/>
    <w:rsid w:val="001D6691"/>
    <w:rsid w:val="001D79BD"/>
    <w:rsid w:val="001D7D61"/>
    <w:rsid w:val="001E2B60"/>
    <w:rsid w:val="001E5007"/>
    <w:rsid w:val="001E563C"/>
    <w:rsid w:val="001E6194"/>
    <w:rsid w:val="001F610D"/>
    <w:rsid w:val="001F6A77"/>
    <w:rsid w:val="00200CEE"/>
    <w:rsid w:val="00201058"/>
    <w:rsid w:val="0020125C"/>
    <w:rsid w:val="00204DF7"/>
    <w:rsid w:val="0020676F"/>
    <w:rsid w:val="00211161"/>
    <w:rsid w:val="00212067"/>
    <w:rsid w:val="0022152D"/>
    <w:rsid w:val="0022429B"/>
    <w:rsid w:val="00224B44"/>
    <w:rsid w:val="00225C21"/>
    <w:rsid w:val="00227F24"/>
    <w:rsid w:val="002358CE"/>
    <w:rsid w:val="00240361"/>
    <w:rsid w:val="002446E6"/>
    <w:rsid w:val="002447FB"/>
    <w:rsid w:val="002521A1"/>
    <w:rsid w:val="00253736"/>
    <w:rsid w:val="00257E80"/>
    <w:rsid w:val="00260A46"/>
    <w:rsid w:val="00262BAD"/>
    <w:rsid w:val="0026364A"/>
    <w:rsid w:val="00271637"/>
    <w:rsid w:val="00272C74"/>
    <w:rsid w:val="002738E6"/>
    <w:rsid w:val="0027391A"/>
    <w:rsid w:val="00273A86"/>
    <w:rsid w:val="002753F7"/>
    <w:rsid w:val="00276741"/>
    <w:rsid w:val="0028416D"/>
    <w:rsid w:val="00290450"/>
    <w:rsid w:val="002915B6"/>
    <w:rsid w:val="002923E0"/>
    <w:rsid w:val="00293319"/>
    <w:rsid w:val="00294B94"/>
    <w:rsid w:val="002966A6"/>
    <w:rsid w:val="002A3B42"/>
    <w:rsid w:val="002A4544"/>
    <w:rsid w:val="002A4DA3"/>
    <w:rsid w:val="002B269E"/>
    <w:rsid w:val="002B3C1A"/>
    <w:rsid w:val="002B62A7"/>
    <w:rsid w:val="002C04A9"/>
    <w:rsid w:val="002C0609"/>
    <w:rsid w:val="002C0FD2"/>
    <w:rsid w:val="002C2DD2"/>
    <w:rsid w:val="002C4567"/>
    <w:rsid w:val="002D2E19"/>
    <w:rsid w:val="002D542C"/>
    <w:rsid w:val="002D6CD3"/>
    <w:rsid w:val="002E1FB0"/>
    <w:rsid w:val="002E243E"/>
    <w:rsid w:val="002E256F"/>
    <w:rsid w:val="002E2837"/>
    <w:rsid w:val="002E3468"/>
    <w:rsid w:val="002E40FE"/>
    <w:rsid w:val="002F09FE"/>
    <w:rsid w:val="002F0BE3"/>
    <w:rsid w:val="002F7EAD"/>
    <w:rsid w:val="0030151A"/>
    <w:rsid w:val="00301C41"/>
    <w:rsid w:val="00305C5B"/>
    <w:rsid w:val="00306E5F"/>
    <w:rsid w:val="00307BB4"/>
    <w:rsid w:val="003133E2"/>
    <w:rsid w:val="00314BEF"/>
    <w:rsid w:val="003158A4"/>
    <w:rsid w:val="00317ED9"/>
    <w:rsid w:val="00321F98"/>
    <w:rsid w:val="00322840"/>
    <w:rsid w:val="00322CB6"/>
    <w:rsid w:val="003247C6"/>
    <w:rsid w:val="00325AB9"/>
    <w:rsid w:val="003260D2"/>
    <w:rsid w:val="0032656A"/>
    <w:rsid w:val="00326B17"/>
    <w:rsid w:val="00327E08"/>
    <w:rsid w:val="003328AC"/>
    <w:rsid w:val="00343EBF"/>
    <w:rsid w:val="0034415B"/>
    <w:rsid w:val="00345895"/>
    <w:rsid w:val="003478A9"/>
    <w:rsid w:val="00350B97"/>
    <w:rsid w:val="00360502"/>
    <w:rsid w:val="00364380"/>
    <w:rsid w:val="00367236"/>
    <w:rsid w:val="00371702"/>
    <w:rsid w:val="00372062"/>
    <w:rsid w:val="0037222C"/>
    <w:rsid w:val="00373512"/>
    <w:rsid w:val="003774F5"/>
    <w:rsid w:val="003805D7"/>
    <w:rsid w:val="00381512"/>
    <w:rsid w:val="00381F68"/>
    <w:rsid w:val="0038237E"/>
    <w:rsid w:val="00390D0E"/>
    <w:rsid w:val="0039173E"/>
    <w:rsid w:val="00394D0E"/>
    <w:rsid w:val="003951B1"/>
    <w:rsid w:val="003A0AB2"/>
    <w:rsid w:val="003A156E"/>
    <w:rsid w:val="003A1CE6"/>
    <w:rsid w:val="003A1FAC"/>
    <w:rsid w:val="003A64F7"/>
    <w:rsid w:val="003A74C6"/>
    <w:rsid w:val="003B27E6"/>
    <w:rsid w:val="003B6108"/>
    <w:rsid w:val="003B6387"/>
    <w:rsid w:val="003B7B37"/>
    <w:rsid w:val="003C0FF3"/>
    <w:rsid w:val="003C3B8D"/>
    <w:rsid w:val="003C40D7"/>
    <w:rsid w:val="003C5B61"/>
    <w:rsid w:val="003D2E5B"/>
    <w:rsid w:val="003E016A"/>
    <w:rsid w:val="003E078D"/>
    <w:rsid w:val="003E0BA1"/>
    <w:rsid w:val="003E317C"/>
    <w:rsid w:val="003E3478"/>
    <w:rsid w:val="003E65F6"/>
    <w:rsid w:val="003E6C96"/>
    <w:rsid w:val="003E768A"/>
    <w:rsid w:val="003F39DE"/>
    <w:rsid w:val="003F3BE6"/>
    <w:rsid w:val="003F4F37"/>
    <w:rsid w:val="003F678D"/>
    <w:rsid w:val="00401FA5"/>
    <w:rsid w:val="004055F6"/>
    <w:rsid w:val="00405867"/>
    <w:rsid w:val="0040771C"/>
    <w:rsid w:val="00413AF7"/>
    <w:rsid w:val="00415C48"/>
    <w:rsid w:val="00416F75"/>
    <w:rsid w:val="00425427"/>
    <w:rsid w:val="00425A4C"/>
    <w:rsid w:val="004316C7"/>
    <w:rsid w:val="004320E9"/>
    <w:rsid w:val="00434D21"/>
    <w:rsid w:val="004356D1"/>
    <w:rsid w:val="0043661A"/>
    <w:rsid w:val="0043668D"/>
    <w:rsid w:val="00443C13"/>
    <w:rsid w:val="00450674"/>
    <w:rsid w:val="004513D5"/>
    <w:rsid w:val="00453D20"/>
    <w:rsid w:val="004551B8"/>
    <w:rsid w:val="0045606B"/>
    <w:rsid w:val="00456C86"/>
    <w:rsid w:val="00461569"/>
    <w:rsid w:val="0046261E"/>
    <w:rsid w:val="00465A27"/>
    <w:rsid w:val="004667C6"/>
    <w:rsid w:val="0047056D"/>
    <w:rsid w:val="0047197C"/>
    <w:rsid w:val="0047298D"/>
    <w:rsid w:val="00474083"/>
    <w:rsid w:val="0047463C"/>
    <w:rsid w:val="00481D3F"/>
    <w:rsid w:val="004859FD"/>
    <w:rsid w:val="004909AB"/>
    <w:rsid w:val="00493223"/>
    <w:rsid w:val="004947B8"/>
    <w:rsid w:val="0049642D"/>
    <w:rsid w:val="004A084B"/>
    <w:rsid w:val="004A7084"/>
    <w:rsid w:val="004B0A40"/>
    <w:rsid w:val="004B497A"/>
    <w:rsid w:val="004B5F15"/>
    <w:rsid w:val="004B6807"/>
    <w:rsid w:val="004B6C5C"/>
    <w:rsid w:val="004C0855"/>
    <w:rsid w:val="004C0DE3"/>
    <w:rsid w:val="004D06E7"/>
    <w:rsid w:val="004D2E05"/>
    <w:rsid w:val="004D6912"/>
    <w:rsid w:val="004E38F2"/>
    <w:rsid w:val="004E527A"/>
    <w:rsid w:val="004E7488"/>
    <w:rsid w:val="004E7F37"/>
    <w:rsid w:val="004F0CD6"/>
    <w:rsid w:val="004F47E8"/>
    <w:rsid w:val="004F5451"/>
    <w:rsid w:val="004F5C05"/>
    <w:rsid w:val="004F6EFA"/>
    <w:rsid w:val="0050122A"/>
    <w:rsid w:val="00502252"/>
    <w:rsid w:val="00510A59"/>
    <w:rsid w:val="00512D91"/>
    <w:rsid w:val="0051334F"/>
    <w:rsid w:val="005171D8"/>
    <w:rsid w:val="005200E8"/>
    <w:rsid w:val="00530288"/>
    <w:rsid w:val="005315FF"/>
    <w:rsid w:val="00531ED9"/>
    <w:rsid w:val="005326C7"/>
    <w:rsid w:val="0053347D"/>
    <w:rsid w:val="00534B96"/>
    <w:rsid w:val="00536542"/>
    <w:rsid w:val="0054496A"/>
    <w:rsid w:val="005466E8"/>
    <w:rsid w:val="00551451"/>
    <w:rsid w:val="00551E68"/>
    <w:rsid w:val="00556882"/>
    <w:rsid w:val="00556FBC"/>
    <w:rsid w:val="00562D22"/>
    <w:rsid w:val="00564636"/>
    <w:rsid w:val="00565DD2"/>
    <w:rsid w:val="00571757"/>
    <w:rsid w:val="005718E2"/>
    <w:rsid w:val="0057508A"/>
    <w:rsid w:val="00576545"/>
    <w:rsid w:val="00577F31"/>
    <w:rsid w:val="00582054"/>
    <w:rsid w:val="00582872"/>
    <w:rsid w:val="0058409E"/>
    <w:rsid w:val="00590220"/>
    <w:rsid w:val="00591C67"/>
    <w:rsid w:val="00593409"/>
    <w:rsid w:val="00593F54"/>
    <w:rsid w:val="005940E7"/>
    <w:rsid w:val="0059425F"/>
    <w:rsid w:val="0059533F"/>
    <w:rsid w:val="00596670"/>
    <w:rsid w:val="00596B66"/>
    <w:rsid w:val="005A0B39"/>
    <w:rsid w:val="005A1CF1"/>
    <w:rsid w:val="005A1D41"/>
    <w:rsid w:val="005A1F54"/>
    <w:rsid w:val="005A458C"/>
    <w:rsid w:val="005A4801"/>
    <w:rsid w:val="005A7B6C"/>
    <w:rsid w:val="005B002C"/>
    <w:rsid w:val="005B3CB9"/>
    <w:rsid w:val="005B3E4D"/>
    <w:rsid w:val="005B573C"/>
    <w:rsid w:val="005B6EB8"/>
    <w:rsid w:val="005C414E"/>
    <w:rsid w:val="005C49E4"/>
    <w:rsid w:val="005C64A4"/>
    <w:rsid w:val="005D25A6"/>
    <w:rsid w:val="005D2A53"/>
    <w:rsid w:val="005E0F3E"/>
    <w:rsid w:val="005E36B0"/>
    <w:rsid w:val="005E39D2"/>
    <w:rsid w:val="005E53B6"/>
    <w:rsid w:val="005E6DA5"/>
    <w:rsid w:val="005F4148"/>
    <w:rsid w:val="005F71B5"/>
    <w:rsid w:val="005F76F3"/>
    <w:rsid w:val="005F7BD9"/>
    <w:rsid w:val="00602A44"/>
    <w:rsid w:val="00604BBE"/>
    <w:rsid w:val="00607E34"/>
    <w:rsid w:val="00607F81"/>
    <w:rsid w:val="00611119"/>
    <w:rsid w:val="006138C5"/>
    <w:rsid w:val="00614CEC"/>
    <w:rsid w:val="00616A36"/>
    <w:rsid w:val="00617329"/>
    <w:rsid w:val="00620A13"/>
    <w:rsid w:val="00623F38"/>
    <w:rsid w:val="00626BDB"/>
    <w:rsid w:val="00630C42"/>
    <w:rsid w:val="00632139"/>
    <w:rsid w:val="006357BC"/>
    <w:rsid w:val="00635D68"/>
    <w:rsid w:val="00636603"/>
    <w:rsid w:val="00637BCE"/>
    <w:rsid w:val="00640A0A"/>
    <w:rsid w:val="00642C8A"/>
    <w:rsid w:val="006442A4"/>
    <w:rsid w:val="00645016"/>
    <w:rsid w:val="00650C4C"/>
    <w:rsid w:val="00650DFA"/>
    <w:rsid w:val="006524B2"/>
    <w:rsid w:val="00653A9F"/>
    <w:rsid w:val="00654121"/>
    <w:rsid w:val="006546FE"/>
    <w:rsid w:val="00654A4D"/>
    <w:rsid w:val="0066342B"/>
    <w:rsid w:val="006635EB"/>
    <w:rsid w:val="00665A40"/>
    <w:rsid w:val="0066690C"/>
    <w:rsid w:val="006707E2"/>
    <w:rsid w:val="006717A4"/>
    <w:rsid w:val="00675A95"/>
    <w:rsid w:val="006772C6"/>
    <w:rsid w:val="00681AFF"/>
    <w:rsid w:val="00682A14"/>
    <w:rsid w:val="00687A76"/>
    <w:rsid w:val="0069057E"/>
    <w:rsid w:val="00691D6F"/>
    <w:rsid w:val="006925E6"/>
    <w:rsid w:val="00694093"/>
    <w:rsid w:val="00697418"/>
    <w:rsid w:val="006A25E4"/>
    <w:rsid w:val="006A6C01"/>
    <w:rsid w:val="006A6EA5"/>
    <w:rsid w:val="006A7653"/>
    <w:rsid w:val="006B1000"/>
    <w:rsid w:val="006B11B3"/>
    <w:rsid w:val="006B1DEC"/>
    <w:rsid w:val="006B6432"/>
    <w:rsid w:val="006C29D3"/>
    <w:rsid w:val="006C4391"/>
    <w:rsid w:val="006D00AA"/>
    <w:rsid w:val="006D097C"/>
    <w:rsid w:val="006D161B"/>
    <w:rsid w:val="006D2307"/>
    <w:rsid w:val="006D35CA"/>
    <w:rsid w:val="006D3E4B"/>
    <w:rsid w:val="006D6773"/>
    <w:rsid w:val="006D6A7D"/>
    <w:rsid w:val="006D7C22"/>
    <w:rsid w:val="006E4547"/>
    <w:rsid w:val="006E5EAC"/>
    <w:rsid w:val="006E65A6"/>
    <w:rsid w:val="006E7B22"/>
    <w:rsid w:val="006F2C81"/>
    <w:rsid w:val="00700441"/>
    <w:rsid w:val="007010FD"/>
    <w:rsid w:val="00704781"/>
    <w:rsid w:val="007068C6"/>
    <w:rsid w:val="00713439"/>
    <w:rsid w:val="007135ED"/>
    <w:rsid w:val="00714668"/>
    <w:rsid w:val="00714CF5"/>
    <w:rsid w:val="00714F37"/>
    <w:rsid w:val="00715889"/>
    <w:rsid w:val="0071595A"/>
    <w:rsid w:val="00716610"/>
    <w:rsid w:val="00720889"/>
    <w:rsid w:val="007211D2"/>
    <w:rsid w:val="0072298B"/>
    <w:rsid w:val="00726F6F"/>
    <w:rsid w:val="00727F17"/>
    <w:rsid w:val="00732D21"/>
    <w:rsid w:val="00734C97"/>
    <w:rsid w:val="00735CC6"/>
    <w:rsid w:val="00737A9F"/>
    <w:rsid w:val="00740E8A"/>
    <w:rsid w:val="00740FCA"/>
    <w:rsid w:val="00744041"/>
    <w:rsid w:val="00746EBB"/>
    <w:rsid w:val="00752A82"/>
    <w:rsid w:val="00753110"/>
    <w:rsid w:val="00755111"/>
    <w:rsid w:val="0076778D"/>
    <w:rsid w:val="00770DB0"/>
    <w:rsid w:val="00773EB0"/>
    <w:rsid w:val="00773F29"/>
    <w:rsid w:val="00774644"/>
    <w:rsid w:val="007762C0"/>
    <w:rsid w:val="00783B10"/>
    <w:rsid w:val="00792961"/>
    <w:rsid w:val="00792BBF"/>
    <w:rsid w:val="007A2E72"/>
    <w:rsid w:val="007A3500"/>
    <w:rsid w:val="007A4000"/>
    <w:rsid w:val="007A6AD7"/>
    <w:rsid w:val="007B3D77"/>
    <w:rsid w:val="007B5674"/>
    <w:rsid w:val="007B5C6F"/>
    <w:rsid w:val="007B5E3D"/>
    <w:rsid w:val="007B73C1"/>
    <w:rsid w:val="007C3006"/>
    <w:rsid w:val="007C4773"/>
    <w:rsid w:val="007D1186"/>
    <w:rsid w:val="007D2C0D"/>
    <w:rsid w:val="007F41DC"/>
    <w:rsid w:val="00804463"/>
    <w:rsid w:val="00807890"/>
    <w:rsid w:val="00811649"/>
    <w:rsid w:val="008123BA"/>
    <w:rsid w:val="0081278B"/>
    <w:rsid w:val="00812ABD"/>
    <w:rsid w:val="00815FE9"/>
    <w:rsid w:val="0081702C"/>
    <w:rsid w:val="00817EC7"/>
    <w:rsid w:val="0082116F"/>
    <w:rsid w:val="00821F7D"/>
    <w:rsid w:val="00827FC6"/>
    <w:rsid w:val="00831990"/>
    <w:rsid w:val="008323C5"/>
    <w:rsid w:val="0083589D"/>
    <w:rsid w:val="00841006"/>
    <w:rsid w:val="008414BE"/>
    <w:rsid w:val="008420C9"/>
    <w:rsid w:val="008426E2"/>
    <w:rsid w:val="0084296C"/>
    <w:rsid w:val="008440A7"/>
    <w:rsid w:val="00845E07"/>
    <w:rsid w:val="0085119A"/>
    <w:rsid w:val="00851ECE"/>
    <w:rsid w:val="00852ED1"/>
    <w:rsid w:val="00856B47"/>
    <w:rsid w:val="008610FD"/>
    <w:rsid w:val="0086137A"/>
    <w:rsid w:val="00861461"/>
    <w:rsid w:val="008628F9"/>
    <w:rsid w:val="00863C8C"/>
    <w:rsid w:val="0086471C"/>
    <w:rsid w:val="0086649A"/>
    <w:rsid w:val="00870C64"/>
    <w:rsid w:val="008730E5"/>
    <w:rsid w:val="00875F5E"/>
    <w:rsid w:val="00897A50"/>
    <w:rsid w:val="008A17D8"/>
    <w:rsid w:val="008A1D28"/>
    <w:rsid w:val="008A64DB"/>
    <w:rsid w:val="008B0356"/>
    <w:rsid w:val="008B2451"/>
    <w:rsid w:val="008B5CBD"/>
    <w:rsid w:val="008C0E89"/>
    <w:rsid w:val="008C12DB"/>
    <w:rsid w:val="008C4AD2"/>
    <w:rsid w:val="008C5DDB"/>
    <w:rsid w:val="008C7747"/>
    <w:rsid w:val="008D3756"/>
    <w:rsid w:val="008D791E"/>
    <w:rsid w:val="008E39A1"/>
    <w:rsid w:val="008F5742"/>
    <w:rsid w:val="00904B76"/>
    <w:rsid w:val="00904EF0"/>
    <w:rsid w:val="00905279"/>
    <w:rsid w:val="00907CA6"/>
    <w:rsid w:val="009201A0"/>
    <w:rsid w:val="00921086"/>
    <w:rsid w:val="0092305C"/>
    <w:rsid w:val="00923E27"/>
    <w:rsid w:val="00924853"/>
    <w:rsid w:val="00927CB7"/>
    <w:rsid w:val="00931B41"/>
    <w:rsid w:val="009325F2"/>
    <w:rsid w:val="00940F9F"/>
    <w:rsid w:val="009421E5"/>
    <w:rsid w:val="00942C26"/>
    <w:rsid w:val="00942FF7"/>
    <w:rsid w:val="00945186"/>
    <w:rsid w:val="00945D18"/>
    <w:rsid w:val="0095594C"/>
    <w:rsid w:val="009570A5"/>
    <w:rsid w:val="00957538"/>
    <w:rsid w:val="00957B4E"/>
    <w:rsid w:val="009601AA"/>
    <w:rsid w:val="00964654"/>
    <w:rsid w:val="00964DC7"/>
    <w:rsid w:val="009671A5"/>
    <w:rsid w:val="0097202E"/>
    <w:rsid w:val="00973941"/>
    <w:rsid w:val="00973966"/>
    <w:rsid w:val="00975079"/>
    <w:rsid w:val="0097599C"/>
    <w:rsid w:val="00980F30"/>
    <w:rsid w:val="009810A8"/>
    <w:rsid w:val="00981F21"/>
    <w:rsid w:val="0098266D"/>
    <w:rsid w:val="00985D49"/>
    <w:rsid w:val="0098604C"/>
    <w:rsid w:val="00986E28"/>
    <w:rsid w:val="00987D66"/>
    <w:rsid w:val="0099075A"/>
    <w:rsid w:val="00990D89"/>
    <w:rsid w:val="00997AF1"/>
    <w:rsid w:val="009A12AF"/>
    <w:rsid w:val="009A5D95"/>
    <w:rsid w:val="009A691F"/>
    <w:rsid w:val="009C0B91"/>
    <w:rsid w:val="009C19E0"/>
    <w:rsid w:val="009C3B87"/>
    <w:rsid w:val="009C3DCC"/>
    <w:rsid w:val="009C57E5"/>
    <w:rsid w:val="009C701B"/>
    <w:rsid w:val="009C7E7A"/>
    <w:rsid w:val="009D100D"/>
    <w:rsid w:val="009D154D"/>
    <w:rsid w:val="009D1EE1"/>
    <w:rsid w:val="009D5F43"/>
    <w:rsid w:val="009D70CE"/>
    <w:rsid w:val="009E1D54"/>
    <w:rsid w:val="009E5838"/>
    <w:rsid w:val="009E7502"/>
    <w:rsid w:val="009F0395"/>
    <w:rsid w:val="009F1296"/>
    <w:rsid w:val="009F50E9"/>
    <w:rsid w:val="00A04A24"/>
    <w:rsid w:val="00A05B24"/>
    <w:rsid w:val="00A07B91"/>
    <w:rsid w:val="00A12A2B"/>
    <w:rsid w:val="00A2080E"/>
    <w:rsid w:val="00A22AA6"/>
    <w:rsid w:val="00A26AB6"/>
    <w:rsid w:val="00A3215E"/>
    <w:rsid w:val="00A3287B"/>
    <w:rsid w:val="00A33A28"/>
    <w:rsid w:val="00A3529E"/>
    <w:rsid w:val="00A36F4C"/>
    <w:rsid w:val="00A376E4"/>
    <w:rsid w:val="00A412E1"/>
    <w:rsid w:val="00A420DE"/>
    <w:rsid w:val="00A43901"/>
    <w:rsid w:val="00A44301"/>
    <w:rsid w:val="00A45467"/>
    <w:rsid w:val="00A45771"/>
    <w:rsid w:val="00A50C0D"/>
    <w:rsid w:val="00A5485B"/>
    <w:rsid w:val="00A54BFF"/>
    <w:rsid w:val="00A54FBC"/>
    <w:rsid w:val="00A5536E"/>
    <w:rsid w:val="00A55E87"/>
    <w:rsid w:val="00A56C72"/>
    <w:rsid w:val="00A56E5C"/>
    <w:rsid w:val="00A611D4"/>
    <w:rsid w:val="00A62270"/>
    <w:rsid w:val="00A648C4"/>
    <w:rsid w:val="00A648F7"/>
    <w:rsid w:val="00A64B89"/>
    <w:rsid w:val="00A6750A"/>
    <w:rsid w:val="00A7136E"/>
    <w:rsid w:val="00A7263F"/>
    <w:rsid w:val="00A7498F"/>
    <w:rsid w:val="00A75CF3"/>
    <w:rsid w:val="00A77276"/>
    <w:rsid w:val="00A80C80"/>
    <w:rsid w:val="00A81CE6"/>
    <w:rsid w:val="00A8224F"/>
    <w:rsid w:val="00A822DF"/>
    <w:rsid w:val="00A82E89"/>
    <w:rsid w:val="00A845DC"/>
    <w:rsid w:val="00A85552"/>
    <w:rsid w:val="00A86000"/>
    <w:rsid w:val="00A86C3D"/>
    <w:rsid w:val="00A93EFE"/>
    <w:rsid w:val="00A94232"/>
    <w:rsid w:val="00A94C5B"/>
    <w:rsid w:val="00AA0306"/>
    <w:rsid w:val="00AA0362"/>
    <w:rsid w:val="00AA1475"/>
    <w:rsid w:val="00AA24B6"/>
    <w:rsid w:val="00AA2C91"/>
    <w:rsid w:val="00AA3BD8"/>
    <w:rsid w:val="00AA4108"/>
    <w:rsid w:val="00AA516D"/>
    <w:rsid w:val="00AA5D47"/>
    <w:rsid w:val="00AA5FC1"/>
    <w:rsid w:val="00AA6E93"/>
    <w:rsid w:val="00AB2AEE"/>
    <w:rsid w:val="00AB4FA4"/>
    <w:rsid w:val="00AB518B"/>
    <w:rsid w:val="00AC1DF4"/>
    <w:rsid w:val="00AC3668"/>
    <w:rsid w:val="00AC6A86"/>
    <w:rsid w:val="00AC77C6"/>
    <w:rsid w:val="00AD258F"/>
    <w:rsid w:val="00AD341E"/>
    <w:rsid w:val="00AD3B79"/>
    <w:rsid w:val="00AD5478"/>
    <w:rsid w:val="00AD7606"/>
    <w:rsid w:val="00AD7D05"/>
    <w:rsid w:val="00AD7DB3"/>
    <w:rsid w:val="00AD7E84"/>
    <w:rsid w:val="00AE3FF5"/>
    <w:rsid w:val="00AE605A"/>
    <w:rsid w:val="00AE7727"/>
    <w:rsid w:val="00AF1270"/>
    <w:rsid w:val="00AF1A2E"/>
    <w:rsid w:val="00AF1F00"/>
    <w:rsid w:val="00AF28B3"/>
    <w:rsid w:val="00AF33D9"/>
    <w:rsid w:val="00B005AF"/>
    <w:rsid w:val="00B0358C"/>
    <w:rsid w:val="00B03981"/>
    <w:rsid w:val="00B03BC5"/>
    <w:rsid w:val="00B079AC"/>
    <w:rsid w:val="00B108DF"/>
    <w:rsid w:val="00B10CBF"/>
    <w:rsid w:val="00B13853"/>
    <w:rsid w:val="00B1451E"/>
    <w:rsid w:val="00B16E9C"/>
    <w:rsid w:val="00B16EC3"/>
    <w:rsid w:val="00B21D9F"/>
    <w:rsid w:val="00B23343"/>
    <w:rsid w:val="00B23B34"/>
    <w:rsid w:val="00B31906"/>
    <w:rsid w:val="00B3372A"/>
    <w:rsid w:val="00B356DB"/>
    <w:rsid w:val="00B36368"/>
    <w:rsid w:val="00B377AE"/>
    <w:rsid w:val="00B37B1C"/>
    <w:rsid w:val="00B41403"/>
    <w:rsid w:val="00B42CD8"/>
    <w:rsid w:val="00B44E00"/>
    <w:rsid w:val="00B474B2"/>
    <w:rsid w:val="00B51A9B"/>
    <w:rsid w:val="00B52E16"/>
    <w:rsid w:val="00B55BF5"/>
    <w:rsid w:val="00B55D7B"/>
    <w:rsid w:val="00B56315"/>
    <w:rsid w:val="00B56705"/>
    <w:rsid w:val="00B57845"/>
    <w:rsid w:val="00B649FC"/>
    <w:rsid w:val="00B64D69"/>
    <w:rsid w:val="00B7228B"/>
    <w:rsid w:val="00B7435E"/>
    <w:rsid w:val="00B76084"/>
    <w:rsid w:val="00B8078C"/>
    <w:rsid w:val="00B82466"/>
    <w:rsid w:val="00B86425"/>
    <w:rsid w:val="00B9455A"/>
    <w:rsid w:val="00B974E8"/>
    <w:rsid w:val="00BA2C61"/>
    <w:rsid w:val="00BA5653"/>
    <w:rsid w:val="00BA5B7C"/>
    <w:rsid w:val="00BB13C1"/>
    <w:rsid w:val="00BB6189"/>
    <w:rsid w:val="00BC060D"/>
    <w:rsid w:val="00BC10E2"/>
    <w:rsid w:val="00BC1843"/>
    <w:rsid w:val="00BC4D10"/>
    <w:rsid w:val="00BD2BEF"/>
    <w:rsid w:val="00BD68B4"/>
    <w:rsid w:val="00BE32F9"/>
    <w:rsid w:val="00BE36E5"/>
    <w:rsid w:val="00BE6BB6"/>
    <w:rsid w:val="00BF16FC"/>
    <w:rsid w:val="00BF25F7"/>
    <w:rsid w:val="00BF2760"/>
    <w:rsid w:val="00C01E30"/>
    <w:rsid w:val="00C0490B"/>
    <w:rsid w:val="00C04DA8"/>
    <w:rsid w:val="00C055C5"/>
    <w:rsid w:val="00C062B3"/>
    <w:rsid w:val="00C0776E"/>
    <w:rsid w:val="00C07FD7"/>
    <w:rsid w:val="00C10F51"/>
    <w:rsid w:val="00C1267B"/>
    <w:rsid w:val="00C16EFB"/>
    <w:rsid w:val="00C211D6"/>
    <w:rsid w:val="00C24C94"/>
    <w:rsid w:val="00C2790E"/>
    <w:rsid w:val="00C309E0"/>
    <w:rsid w:val="00C40F39"/>
    <w:rsid w:val="00C415D5"/>
    <w:rsid w:val="00C43844"/>
    <w:rsid w:val="00C449B8"/>
    <w:rsid w:val="00C47465"/>
    <w:rsid w:val="00C51811"/>
    <w:rsid w:val="00C5215D"/>
    <w:rsid w:val="00C528D9"/>
    <w:rsid w:val="00C55018"/>
    <w:rsid w:val="00C57C7A"/>
    <w:rsid w:val="00C608AB"/>
    <w:rsid w:val="00C6299A"/>
    <w:rsid w:val="00C67DE4"/>
    <w:rsid w:val="00C75E5F"/>
    <w:rsid w:val="00C77B71"/>
    <w:rsid w:val="00C832F0"/>
    <w:rsid w:val="00C8502D"/>
    <w:rsid w:val="00C87485"/>
    <w:rsid w:val="00C9001E"/>
    <w:rsid w:val="00C901E3"/>
    <w:rsid w:val="00C90840"/>
    <w:rsid w:val="00C9225C"/>
    <w:rsid w:val="00C92609"/>
    <w:rsid w:val="00C960D0"/>
    <w:rsid w:val="00CA4CC4"/>
    <w:rsid w:val="00CA4FD9"/>
    <w:rsid w:val="00CA6AE1"/>
    <w:rsid w:val="00CB0B9F"/>
    <w:rsid w:val="00CB4AD5"/>
    <w:rsid w:val="00CB6E62"/>
    <w:rsid w:val="00CC02B2"/>
    <w:rsid w:val="00CC2515"/>
    <w:rsid w:val="00CC36FB"/>
    <w:rsid w:val="00CC6FE2"/>
    <w:rsid w:val="00CD2485"/>
    <w:rsid w:val="00CD4CA7"/>
    <w:rsid w:val="00CE1702"/>
    <w:rsid w:val="00CE1E94"/>
    <w:rsid w:val="00CE23DA"/>
    <w:rsid w:val="00CE2B82"/>
    <w:rsid w:val="00CE3C7E"/>
    <w:rsid w:val="00CE5CB4"/>
    <w:rsid w:val="00CE62DB"/>
    <w:rsid w:val="00CF0876"/>
    <w:rsid w:val="00CF0AE5"/>
    <w:rsid w:val="00CF1524"/>
    <w:rsid w:val="00CF38D6"/>
    <w:rsid w:val="00D01349"/>
    <w:rsid w:val="00D0369D"/>
    <w:rsid w:val="00D121EF"/>
    <w:rsid w:val="00D12CE3"/>
    <w:rsid w:val="00D14C59"/>
    <w:rsid w:val="00D14D5D"/>
    <w:rsid w:val="00D14EC4"/>
    <w:rsid w:val="00D16A0A"/>
    <w:rsid w:val="00D16CF3"/>
    <w:rsid w:val="00D20E07"/>
    <w:rsid w:val="00D217DB"/>
    <w:rsid w:val="00D217F6"/>
    <w:rsid w:val="00D24E78"/>
    <w:rsid w:val="00D30720"/>
    <w:rsid w:val="00D31434"/>
    <w:rsid w:val="00D33E9A"/>
    <w:rsid w:val="00D411C0"/>
    <w:rsid w:val="00D434E2"/>
    <w:rsid w:val="00D43ECB"/>
    <w:rsid w:val="00D44694"/>
    <w:rsid w:val="00D46ADF"/>
    <w:rsid w:val="00D50419"/>
    <w:rsid w:val="00D50FF9"/>
    <w:rsid w:val="00D511B8"/>
    <w:rsid w:val="00D513FB"/>
    <w:rsid w:val="00D5198F"/>
    <w:rsid w:val="00D602FA"/>
    <w:rsid w:val="00D629B4"/>
    <w:rsid w:val="00D63599"/>
    <w:rsid w:val="00D63BC2"/>
    <w:rsid w:val="00D66002"/>
    <w:rsid w:val="00D6769F"/>
    <w:rsid w:val="00D71786"/>
    <w:rsid w:val="00D74749"/>
    <w:rsid w:val="00D81163"/>
    <w:rsid w:val="00D85179"/>
    <w:rsid w:val="00D90846"/>
    <w:rsid w:val="00DA0B9C"/>
    <w:rsid w:val="00DA25B5"/>
    <w:rsid w:val="00DA3AF5"/>
    <w:rsid w:val="00DA3D5A"/>
    <w:rsid w:val="00DA4255"/>
    <w:rsid w:val="00DA5C93"/>
    <w:rsid w:val="00DB1B3F"/>
    <w:rsid w:val="00DB2567"/>
    <w:rsid w:val="00DB479D"/>
    <w:rsid w:val="00DB49F4"/>
    <w:rsid w:val="00DB6E2D"/>
    <w:rsid w:val="00DC4ED8"/>
    <w:rsid w:val="00DD5899"/>
    <w:rsid w:val="00DD5B2F"/>
    <w:rsid w:val="00DE1C6C"/>
    <w:rsid w:val="00DE2AB4"/>
    <w:rsid w:val="00DE54F5"/>
    <w:rsid w:val="00DE7006"/>
    <w:rsid w:val="00DE7D06"/>
    <w:rsid w:val="00DF3B03"/>
    <w:rsid w:val="00DF4D69"/>
    <w:rsid w:val="00DF698E"/>
    <w:rsid w:val="00E02115"/>
    <w:rsid w:val="00E03B62"/>
    <w:rsid w:val="00E05F9B"/>
    <w:rsid w:val="00E06A64"/>
    <w:rsid w:val="00E1114D"/>
    <w:rsid w:val="00E16C53"/>
    <w:rsid w:val="00E17508"/>
    <w:rsid w:val="00E23AC0"/>
    <w:rsid w:val="00E25D13"/>
    <w:rsid w:val="00E324B7"/>
    <w:rsid w:val="00E403F5"/>
    <w:rsid w:val="00E4260E"/>
    <w:rsid w:val="00E42957"/>
    <w:rsid w:val="00E454B9"/>
    <w:rsid w:val="00E523FF"/>
    <w:rsid w:val="00E53D56"/>
    <w:rsid w:val="00E56A3C"/>
    <w:rsid w:val="00E62E74"/>
    <w:rsid w:val="00E634AE"/>
    <w:rsid w:val="00E644AE"/>
    <w:rsid w:val="00E7596F"/>
    <w:rsid w:val="00E75B7E"/>
    <w:rsid w:val="00E75FE6"/>
    <w:rsid w:val="00E83D2E"/>
    <w:rsid w:val="00E853D9"/>
    <w:rsid w:val="00E85D9B"/>
    <w:rsid w:val="00E905BC"/>
    <w:rsid w:val="00E91690"/>
    <w:rsid w:val="00E954A5"/>
    <w:rsid w:val="00E9699E"/>
    <w:rsid w:val="00EA1FA9"/>
    <w:rsid w:val="00EA39DC"/>
    <w:rsid w:val="00EA4E93"/>
    <w:rsid w:val="00EA516F"/>
    <w:rsid w:val="00EA78E4"/>
    <w:rsid w:val="00EB0913"/>
    <w:rsid w:val="00EB2218"/>
    <w:rsid w:val="00EB28BA"/>
    <w:rsid w:val="00EB4DBB"/>
    <w:rsid w:val="00EB796D"/>
    <w:rsid w:val="00EC386C"/>
    <w:rsid w:val="00EC7242"/>
    <w:rsid w:val="00ED06BD"/>
    <w:rsid w:val="00ED18CC"/>
    <w:rsid w:val="00ED1FC3"/>
    <w:rsid w:val="00ED39BC"/>
    <w:rsid w:val="00ED3AA0"/>
    <w:rsid w:val="00ED5F4D"/>
    <w:rsid w:val="00EE36A0"/>
    <w:rsid w:val="00EE47BE"/>
    <w:rsid w:val="00EF0D53"/>
    <w:rsid w:val="00EF3026"/>
    <w:rsid w:val="00EF4727"/>
    <w:rsid w:val="00EF5957"/>
    <w:rsid w:val="00EF6781"/>
    <w:rsid w:val="00F0048F"/>
    <w:rsid w:val="00F01ACF"/>
    <w:rsid w:val="00F050DA"/>
    <w:rsid w:val="00F054BC"/>
    <w:rsid w:val="00F13CC7"/>
    <w:rsid w:val="00F156CD"/>
    <w:rsid w:val="00F16981"/>
    <w:rsid w:val="00F21B0D"/>
    <w:rsid w:val="00F22E26"/>
    <w:rsid w:val="00F23A36"/>
    <w:rsid w:val="00F30753"/>
    <w:rsid w:val="00F30897"/>
    <w:rsid w:val="00F32B8C"/>
    <w:rsid w:val="00F3473A"/>
    <w:rsid w:val="00F3556A"/>
    <w:rsid w:val="00F37741"/>
    <w:rsid w:val="00F42E80"/>
    <w:rsid w:val="00F4650F"/>
    <w:rsid w:val="00F57FD4"/>
    <w:rsid w:val="00F64EF0"/>
    <w:rsid w:val="00F65A4C"/>
    <w:rsid w:val="00F65C3D"/>
    <w:rsid w:val="00F67500"/>
    <w:rsid w:val="00F74CAA"/>
    <w:rsid w:val="00F74D29"/>
    <w:rsid w:val="00F7564F"/>
    <w:rsid w:val="00F775AC"/>
    <w:rsid w:val="00F853F6"/>
    <w:rsid w:val="00F87520"/>
    <w:rsid w:val="00F87E9C"/>
    <w:rsid w:val="00F903F7"/>
    <w:rsid w:val="00F90BF7"/>
    <w:rsid w:val="00F912E6"/>
    <w:rsid w:val="00F93EF3"/>
    <w:rsid w:val="00F97C22"/>
    <w:rsid w:val="00FA1559"/>
    <w:rsid w:val="00FA2A36"/>
    <w:rsid w:val="00FA65DA"/>
    <w:rsid w:val="00FA7507"/>
    <w:rsid w:val="00FB3378"/>
    <w:rsid w:val="00FB66B5"/>
    <w:rsid w:val="00FB6B93"/>
    <w:rsid w:val="00FB6C9A"/>
    <w:rsid w:val="00FC00E3"/>
    <w:rsid w:val="00FC2C3A"/>
    <w:rsid w:val="00FC43AD"/>
    <w:rsid w:val="00FC4AF8"/>
    <w:rsid w:val="00FC62B7"/>
    <w:rsid w:val="00FD0D0B"/>
    <w:rsid w:val="00FD1E7E"/>
    <w:rsid w:val="00FD21B8"/>
    <w:rsid w:val="00FD4767"/>
    <w:rsid w:val="00FD6629"/>
    <w:rsid w:val="00FE006F"/>
    <w:rsid w:val="00FE1A4F"/>
    <w:rsid w:val="00FE2BE2"/>
    <w:rsid w:val="00FE3A97"/>
    <w:rsid w:val="00FE604C"/>
    <w:rsid w:val="00FE7119"/>
    <w:rsid w:val="00FF1B67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05076BCD"/>
  <w15:docId w15:val="{74983E6A-6EFA-4C55-BA97-6BACC10383A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43661A"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4"/>
    </w:rPr>
  </w:style>
  <w:style w:type="paragraph" w:styleId="Naslov4">
    <w:name w:val="heading 4"/>
    <w:basedOn w:val="Normal"/>
    <w:next w:val="Normal"/>
    <w:qFormat/>
    <w:pPr>
      <w:keepNext/>
      <w:spacing w:before="240"/>
      <w:jc w:val="both"/>
      <w:outlineLvl w:val="3"/>
    </w:pPr>
    <w:rPr>
      <w:bCs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E62E7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51BA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C386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C38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386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386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386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B41403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9C19E0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66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43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0571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422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15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0623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472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073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091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6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61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6140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257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962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075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362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3601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739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514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844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737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882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42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641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7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56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Ob-516/2018</izvorni_sadrzaj>
    <derivirana_varijabla naziv="DomainObject.Predmet.OznakaBroj_1">P Ob-516/2018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 Lozančić; Ivana Lozančić</izvorni_sadrzaj>
    <derivirana_varijabla naziv="DomainObject.Predmet.ProtustrankaFormated_1">  Mate Lozančić; Ivana Lozančić</derivirana_varijabla>
  </DomainObject.Predmet.ProtustrankaFormated>
  <DomainObject.Predmet.ProtustrankaFormatedOIB>
    <izvorni_sadrzaj>  Mate Lozančić, OIB 68825496264; Ivana Lozančić, OIB 30368877869</izvorni_sadrzaj>
    <derivirana_varijabla naziv="DomainObject.Predmet.ProtustrankaFormatedOIB_1">  Mate Lozančić, OIB 68825496264; Ivana Lozančić, OIB 30368877869</derivirana_varijabla>
  </DomainObject.Predmet.ProtustrankaFormatedOIB>
  <DomainObject.Predmet.ProtustrankaFormatedWithAdress>
    <izvorni_sadrzaj> Mate Lozančić, 16 Seascape, Trinity Street, Wexford; Ivana Lozančić, Svetog Roka 59, 31000 Osijek</izvorni_sadrzaj>
    <derivirana_varijabla naziv="DomainObject.Predmet.ProtustrankaFormatedWithAdress_1"> Mate Lozančić, 16 Seascape, Trinity Street, Wexford; Ivana Lozančić, Svetog Roka 59, 31000 Osijek</derivirana_varijabla>
  </DomainObject.Predmet.ProtustrankaFormatedWithAdress>
  <DomainObject.Predmet.ProtustrankaFormatedWithAdressOIB>
    <izvorni_sadrzaj> Mate Lozančić, OIB 68825496264, 16 Seascape, Trinity Street, Wexford; Ivana Lozančić, OIB 30368877869, Svetog Roka 59, 31000 Osijek</izvorni_sadrzaj>
    <derivirana_varijabla naziv="DomainObject.Predmet.ProtustrankaFormatedWithAdressOIB_1"> Mate Lozančić, OIB 68825496264, 16 Seascape, Trinity Street, Wexford; Ivana Lozančić, OIB 30368877869, Svetog Roka 59, 31000 Osijek</derivirana_varijabla>
  </DomainObject.Predmet.ProtustrankaFormatedWithAdressOIB>
  <DomainObject.Predmet.ProtustrankaWithAdress>
    <izvorni_sadrzaj>Mate Lozančić 16 Seascape, Trinity Street, Wexford, Ivana Lozančić Svetog Roka 59, 31000 Osijek</izvorni_sadrzaj>
    <derivirana_varijabla naziv="DomainObject.Predmet.ProtustrankaWithAdress_1">Mate Lozančić 16 Seascape, Trinity Street, Wexford, Ivana Lozančić Svetog Roka 59, 31000 Osijek</derivirana_varijabla>
  </DomainObject.Predmet.ProtustrankaWithAdress>
  <DomainObject.Predmet.ProtustrankaWithAdressOIB>
    <izvorni_sadrzaj>Mate Lozančić, OIB 68825496264, 16 Seascape, Trinity Street, Wexford, Ivana Lozančić, OIB 30368877869, Svetog Roka 59, 31000 Osijek</izvorni_sadrzaj>
    <derivirana_varijabla naziv="DomainObject.Predmet.ProtustrankaWithAdressOIB_1">Mate Lozančić, OIB 68825496264, 16 Seascape, Trinity Street, Wexford, Ivana Lozančić, OIB 30368877869, Svetog Roka 59, 31000 Osijek</derivirana_varijabla>
  </DomainObject.Predmet.ProtustrankaWithAdressOIB>
  <DomainObject.Predmet.ProtustrankaNazivFormated>
    <izvorni_sadrzaj>Mate Lozančić,Ivana Lozančić</izvorni_sadrzaj>
    <derivirana_varijabla naziv="DomainObject.Predmet.ProtustrankaNazivFormated_1">Mate Lozančić,Ivana Lozančić</derivirana_varijabla>
  </DomainObject.Predmet.ProtustrankaNazivFormated>
  <DomainObject.Predmet.ProtustrankaNazivFormatedOIB>
    <izvorni_sadrzaj>Mate Lozančić, OIB 68825496264,Ivana Lozančić, OIB 30368877869</izvorni_sadrzaj>
    <derivirana_varijabla naziv="DomainObject.Predmet.ProtustrankaNazivFormatedOIB_1">Mate Lozančić, OIB 68825496264,Ivana Lozančić, OIB 30368877869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Lozančić zastupanog po punomoćniku Odvjetnik Vedran Pajić</izvorni_sadrzaj>
    <derivirana_varijabla naziv="DomainObject.Predmet.StrankaFormated_1">  Ivica Lozančić zastupanog po punomoćniku Odvjetnik Vedran Pajić</derivirana_varijabla>
  </DomainObject.Predmet.StrankaFormated>
  <DomainObject.Predmet.StrankaFormatedOIB>
    <izvorni_sadrzaj>  Ivica Lozančić, OIB 64406362695 zastupanog po punomoćniku Odvjetnik Vedran Pajić</izvorni_sadrzaj>
    <derivirana_varijabla naziv="DomainObject.Predmet.StrankaFormatedOIB_1">  Ivica Lozančić, OIB 64406362695 zastupanog po punomoćniku Odvjetnik Vedran Pajić</derivirana_varijabla>
  </DomainObject.Predmet.StrankaFormatedOIB>
  <DomainObject.Predmet.StrankaFormatedWithAdress>
    <izvorni_sadrzaj> Ivica Lozančić, Svetog Roka 59, 31000 Osijek zastupanog po punomoćniku Odvjetnik Vedran Pajić</izvorni_sadrzaj>
    <derivirana_varijabla naziv="DomainObject.Predmet.StrankaFormatedWithAdress_1"> Ivica Lozančić, Svetog Roka 59, 31000 Osijek zastupanog po punomoćniku Odvjetnik Vedran Pajić</derivirana_varijabla>
  </DomainObject.Predmet.StrankaFormatedWithAdress>
  <DomainObject.Predmet.StrankaFormatedWithAdressOIB>
    <izvorni_sadrzaj> Ivica Lozančić, OIB 64406362695, Svetog Roka 59, 31000 Osijek zastupanog po punomoćniku Odvjetnik Vedran Pajić</izvorni_sadrzaj>
    <derivirana_varijabla naziv="DomainObject.Predmet.StrankaFormatedWithAdressOIB_1"> Ivica Lozančić, OIB 64406362695, Svetog Roka 59, 31000 Osijek zastupanog po punomoćniku Odvjetnik Vedran Pajić</derivirana_varijabla>
  </DomainObject.Predmet.StrankaFormatedWithAdressOIB>
  <DomainObject.Predmet.StrankaWithAdress>
    <izvorni_sadrzaj>Ivica Lozančić Svetog Roka 59,31000 Osijek</izvorni_sadrzaj>
    <derivirana_varijabla naziv="DomainObject.Predmet.StrankaWithAdress_1">Ivica Lozančić Svetog Roka 59,31000 Osijek</derivirana_varijabla>
  </DomainObject.Predmet.StrankaWithAdress>
  <DomainObject.Predmet.StrankaWithAdressOIB>
    <izvorni_sadrzaj>Ivica Lozančić, OIB 64406362695, Svetog Roka 59,31000 Osijek</izvorni_sadrzaj>
    <derivirana_varijabla naziv="DomainObject.Predmet.StrankaWithAdressOIB_1">Ivica Lozančić, OIB 64406362695, Svetog Roka 59,31000 Osijek</derivirana_varijabla>
  </DomainObject.Predmet.StrankaWithAdressOIB>
  <DomainObject.Predmet.StrankaNazivFormated>
    <izvorni_sadrzaj>Ivica Lozančić</izvorni_sadrzaj>
    <derivirana_varijabla naziv="DomainObject.Predmet.StrankaNazivFormated_1">Ivica Lozančić</derivirana_varijabla>
  </DomainObject.Predmet.StrankaNazivFormated>
  <DomainObject.Predmet.StrankaNazivFormatedOIB>
    <izvorni_sadrzaj>Ivica Lozančić, OIB 64406362695</izvorni_sadrzaj>
    <derivirana_varijabla naziv="DomainObject.Predmet.StrankaNazivFormatedOIB_1">Ivica Lozančić, OIB 64406362695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Uzdržavanje drugih osoba</izvorni_sadrzaj>
    <derivirana_varijabla naziv="DomainObject.Predmet.VrstaSpora.Naziv_1">Uzdržavanje drugih osoba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Ivica Lozančić zastupanog po punomoćniku Odvjetnik Vedran Pajić</item>
    </izvorni_sadrzaj>
    <derivirana_varijabla naziv="DomainObject.Predmet.StrankaListFormated_1">
      <item>Ivica Lozančić zastupanog po punomoćniku Odvjetnik Vedran Pajić</item>
    </derivirana_varijabla>
  </DomainObject.Predmet.StrankaListFormated>
  <DomainObject.Predmet.StrankaListFormatedOIB>
    <izvorni_sadrzaj>
      <item>Ivica Lozančić, OIB 64406362695 zastupanog po punomoćniku Odvjetnik Vedran Pajić</item>
    </izvorni_sadrzaj>
    <derivirana_varijabla naziv="DomainObject.Predmet.StrankaListFormatedOIB_1">
      <item>Ivica Lozančić, OIB 64406362695 zastupanog po punomoćniku Odvjetnik Vedran Pajić</item>
    </derivirana_varijabla>
  </DomainObject.Predmet.StrankaListFormatedOIB>
  <DomainObject.Predmet.StrankaListFormatedWithAdress>
    <izvorni_sadrzaj>
      <item>Ivica Lozančić, Svetog Roka 59, 31000 Osijek zastupanog po punomoćniku Odvjetnik Vedran Pajić</item>
    </izvorni_sadrzaj>
    <derivirana_varijabla naziv="DomainObject.Predmet.StrankaListFormatedWithAdress_1">
      <item>Ivica Lozančić, Svetog Roka 59, 31000 Osijek zastupanog po punomoćniku Odvjetnik Vedran Pajić</item>
    </derivirana_varijabla>
  </DomainObject.Predmet.StrankaListFormatedWithAdress>
  <DomainObject.Predmet.StrankaListFormatedWithAdressOIB>
    <izvorni_sadrzaj>
      <item>Ivica Lozančić, OIB 64406362695, Svetog Roka 59, 31000 Osijek zastupanog po punomoćniku Odvjetnik Vedran Pajić</item>
    </izvorni_sadrzaj>
    <derivirana_varijabla naziv="DomainObject.Predmet.StrankaListFormatedWithAdressOIB_1">
      <item>Ivica Lozančić, OIB 64406362695, Svetog Roka 59, 31000 Osijek zastupanog po punomoćniku Odvjetnik Vedran Pajić</item>
    </derivirana_varijabla>
  </DomainObject.Predmet.StrankaListFormatedWithAdressOIB>
  <DomainObject.Predmet.StrankaListNazivFormated>
    <izvorni_sadrzaj>
      <item>Ivica Lozančić</item>
    </izvorni_sadrzaj>
    <derivirana_varijabla naziv="DomainObject.Predmet.StrankaListNazivFormated_1">
      <item>Ivica Lozančić</item>
    </derivirana_varijabla>
  </DomainObject.Predmet.StrankaListNazivFormated>
  <DomainObject.Predmet.StrankaListNazivFormatedOIB>
    <izvorni_sadrzaj>
      <item>Ivica Lozančić, OIB 64406362695</item>
    </izvorni_sadrzaj>
    <derivirana_varijabla naziv="DomainObject.Predmet.StrankaListNazivFormatedOIB_1">
      <item>Ivica Lozančić, OIB 64406362695</item>
    </derivirana_varijabla>
  </DomainObject.Predmet.StrankaListNazivFormatedOIB>
  <DomainObject.Predmet.ProtuStrankaListFormated>
    <izvorni_sadrzaj>
      <item>Mate Lozančić</item>
      <item>Ivana Lozančić</item>
    </izvorni_sadrzaj>
    <derivirana_varijabla naziv="DomainObject.Predmet.ProtuStrankaListFormated_1">
      <item>Mate Lozančić</item>
      <item>Ivana Lozančić</item>
    </derivirana_varijabla>
  </DomainObject.Predmet.ProtuStrankaListFormated>
  <DomainObject.Predmet.ProtuStrankaListFormatedOIB>
    <izvorni_sadrzaj>
      <item>Mate Lozančić, OIB 68825496264</item>
      <item>Ivana Lozančić, OIB 30368877869</item>
    </izvorni_sadrzaj>
    <derivirana_varijabla naziv="DomainObject.Predmet.ProtuStrankaListFormatedOIB_1">
      <item>Mate Lozančić, OIB 68825496264</item>
      <item>Ivana Lozančić, OIB 30368877869</item>
    </derivirana_varijabla>
  </DomainObject.Predmet.ProtuStrankaListFormatedOIB>
  <DomainObject.Predmet.ProtuStrankaListFormatedWithAdress>
    <izvorni_sadrzaj>
      <item>Mate Lozančić, 16 Seascape, Trinity Street, Wexford</item>
      <item>Ivana Lozančić, Svetog Roka 59, 31000 Osijek</item>
    </izvorni_sadrzaj>
    <derivirana_varijabla naziv="DomainObject.Predmet.ProtuStrankaListFormatedWithAdress_1">
      <item>Mate Lozančić, 16 Seascape, Trinity Street, Wexford</item>
      <item>Ivana Lozančić, Svetog Roka 59, 31000 Osijek</item>
    </derivirana_varijabla>
  </DomainObject.Predmet.ProtuStrankaListFormatedWithAdress>
  <DomainObject.Predmet.ProtuStrankaListFormatedWithAdressOIB>
    <izvorni_sadrzaj>
      <item>Mate Lozančić, OIB 68825496264, 16 Seascape, Trinity Street, Wexford</item>
      <item>Ivana Lozančić, OIB 30368877869, Svetog Roka 59, 31000 Osijek</item>
    </izvorni_sadrzaj>
    <derivirana_varijabla naziv="DomainObject.Predmet.ProtuStrankaListFormatedWithAdressOIB_1">
      <item>Mate Lozančić, OIB 68825496264, 16 Seascape, Trinity Street, Wexford</item>
      <item>Ivana Lozančić, OIB 30368877869, Svetog Roka 59, 31000 Osijek</item>
    </derivirana_varijabla>
  </DomainObject.Predmet.ProtuStrankaListFormatedWithAdressOIB>
  <DomainObject.Predmet.ProtuStrankaListNazivFormated>
    <izvorni_sadrzaj>
      <item>Mate Lozančić</item>
      <item>Ivana Lozančić</item>
    </izvorni_sadrzaj>
    <derivirana_varijabla naziv="DomainObject.Predmet.ProtuStrankaListNazivFormated_1">
      <item>Mate Lozančić</item>
      <item>Ivana Lozančić</item>
    </derivirana_varijabla>
  </DomainObject.Predmet.ProtuStrankaListNazivFormated>
  <DomainObject.Predmet.ProtuStrankaListNazivFormatedOIB>
    <izvorni_sadrzaj>
      <item>Mate Lozančić, OIB 68825496264</item>
      <item>Ivana Lozančić, OIB 30368877869</item>
    </izvorni_sadrzaj>
    <derivirana_varijabla naziv="DomainObject.Predmet.ProtuStrankaListNazivFormatedOIB_1">
      <item>Mate Lozančić, OIB 68825496264</item>
      <item>Ivana Lozančić, OIB 30368877869</item>
    </derivirana_varijabla>
  </DomainObject.Predmet.ProtuStrankaListNazivFormatedOIB>
  <DomainObject.Predmet.OstaliListFormated>
    <izvorni_sadrzaj>
      <item>Odvjetnik Vedran Pajić punomoćnik sudionika u postupku Ivica Lozančić</item>
    </izvorni_sadrzaj>
    <derivirana_varijabla naziv="DomainObject.Predmet.OstaliListFormated_1">
      <item>Odvjetnik Vedran Pajić punomoćnik sudionika u postupku Ivica Lozančić</item>
    </derivirana_varijabla>
  </DomainObject.Predmet.OstaliListFormated>
  <DomainObject.Predmet.OstaliListFormatedOIB>
    <izvorni_sadrzaj>
      <item>Odvjetnik Vedran Pajić, OIB 48066401121 punomoćnik sudionika u postupku Ivica Lozančić</item>
    </izvorni_sadrzaj>
    <derivirana_varijabla naziv="DomainObject.Predmet.OstaliListFormatedOIB_1">
      <item>Odvjetnik Vedran Pajić, OIB 48066401121 punomoćnik sudionika u postupku Ivica Lozančić</item>
    </derivirana_varijabla>
  </DomainObject.Predmet.OstaliListFormatedOIB>
  <DomainObject.Predmet.OstaliListFormatedWithAdress>
    <izvorni_sadrzaj>
      <item>Odvjetnik Vedran Pajić, Franje Krežme 11, 31000 Osijek punomoćnik sudionika u postupku Ivica Lozančić</item>
    </izvorni_sadrzaj>
    <derivirana_varijabla naziv="DomainObject.Predmet.OstaliListFormatedWithAdress_1">
      <item>Odvjetnik Vedran Pajić, Franje Krežme 11, 31000 Osijek punomoćnik sudionika u postupku Ivica Lozančić</item>
    </derivirana_varijabla>
  </DomainObject.Predmet.OstaliListFormatedWithAdress>
  <DomainObject.Predmet.OstaliListFormatedWithAdressOIB>
    <izvorni_sadrzaj>
      <item>Odvjetnik Vedran Pajić, OIB 48066401121, Franje Krežme 11, 31000 Osijek punomoćnik sudionika u postupku Ivica Lozančić</item>
    </izvorni_sadrzaj>
    <derivirana_varijabla naziv="DomainObject.Predmet.OstaliListFormatedWithAdressOIB_1">
      <item>Odvjetnik Vedran Pajić, OIB 48066401121, Franje Krežme 11, 31000 Osijek punomoćnik sudionika u postupku Ivica Lozančić</item>
    </derivirana_varijabla>
  </DomainObject.Predmet.OstaliListFormatedWithAdressOIB>
  <DomainObject.Predmet.OstaliListNazivFormated>
    <izvorni_sadrzaj>
      <item>Odvjetnik Vedran Pajić</item>
    </izvorni_sadrzaj>
    <derivirana_varijabla naziv="DomainObject.Predmet.OstaliListNazivFormated_1">
      <item>Odvjetnik Vedran Pajić</item>
    </derivirana_varijabla>
  </DomainObject.Predmet.OstaliListNazivFormated>
  <DomainObject.Predmet.OstaliListNazivFormatedOIB>
    <izvorni_sadrzaj>
      <item>Odvjetnik Vedran Pajić, OIB 48066401121</item>
    </izvorni_sadrzaj>
    <derivirana_varijabla naziv="DomainObject.Predmet.OstaliListNazivFormatedOIB_1">
      <item>Odvjetnik 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Lozančić</izvorni_sadrzaj>
    <derivirana_varijabla naziv="DomainObject.Predmet.StrankaIDrugi_1">Ivica Lozančić</derivirana_varijabla>
  </DomainObject.Predmet.StrankaIDrugi>
  <DomainObject.Predmet.ProtustrankaIDrugi>
    <izvorni_sadrzaj>Mate Lozančić i dr.</izvorni_sadrzaj>
    <derivirana_varijabla naziv="DomainObject.Predmet.ProtustrankaIDrugi_1">Mate Lozančić i dr.</derivirana_varijabla>
  </DomainObject.Predmet.ProtustrankaIDrugi>
  <DomainObject.Predmet.StrankaIDrugiAdressOIB>
    <izvorni_sadrzaj>Ivica Lozančić, OIB 64406362695, Svetog Roka 59, 31000 Osijek</izvorni_sadrzaj>
    <derivirana_varijabla naziv="DomainObject.Predmet.StrankaIDrugiAdressOIB_1">Ivica Lozančić, OIB 64406362695, Svetog Roka 59, 31000 Osijek</derivirana_varijabla>
  </DomainObject.Predmet.StrankaIDrugiAdressOIB>
  <DomainObject.Predmet.ProtustrankaIDrugiAdressOIB>
    <izvorni_sadrzaj>Mate Lozančić, OIB 68825496264, 16 Seascape, Trinity Street, Wexford i dr.</izvorni_sadrzaj>
    <derivirana_varijabla naziv="DomainObject.Predmet.ProtustrankaIDrugiAdressOIB_1">Mate Lozančić, OIB 68825496264, 16 Seascape, Trinity Street, Wexford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Lozančić</item>
      <item>Mate Lozančić</item>
      <item>Ivana Lozančić</item>
      <item>Odvjetnik Vedran Pajić</item>
    </izvorni_sadrzaj>
    <derivirana_varijabla naziv="DomainObject.Predmet.SudioniciListNaziv_1">
      <item>Ivica Lozančić</item>
      <item>Mate Lozančić</item>
      <item>Ivana Lozančić</item>
      <item>Odvjetnik Vedran Pajić</item>
    </derivirana_varijabla>
  </DomainObject.Predmet.SudioniciListNaziv>
  <DomainObject.Predmet.SudioniciListAdressOIB>
    <izvorni_sadrzaj>
      <item>Ivica Lozančić, OIB 64406362695, Svetog Roka 59,31000 Osijek</item>
      <item>Mate Lozančić, OIB 68825496264, 16 Seascape, Trinity Street,Wexford</item>
      <item>Ivana Lozančić, OIB 30368877869, Svetog Roka 59,31000 Osijek</item>
      <item>Odvjetnik Vedran Pajić, OIB 48066401121, Franje Krežme 11,31000 Osijek</item>
    </izvorni_sadrzaj>
    <derivirana_varijabla naziv="DomainObject.Predmet.SudioniciListAdressOIB_1">
      <item>Ivica Lozančić, OIB 64406362695, Svetog Roka 59,31000 Osijek</item>
      <item>Mate Lozančić, OIB 68825496264, 16 Seascape, Trinity Street,Wexford</item>
      <item>Ivana Lozančić, OIB 30368877869, Svetog Roka 59,31000 Osijek</item>
      <item>Odvjetnik Vedran Pajić, OIB 48066401121,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64406362695</item>
      <item>, OIB 68825496264</item>
      <item>, OIB 30368877869</item>
      <item>, OIB 48066401121</item>
    </izvorni_sadrzaj>
    <derivirana_varijabla naziv="DomainObject.Predmet.SudioniciListNazivOIB_1">
      <item>, OIB 64406362695</item>
      <item>, OIB 68825496264</item>
      <item>, OIB 30368877869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P Ob-516/2018-2</izvorni_sadrzaj>
    <derivirana_varijabla naziv="DomainObject.PredzadnjaOdlukaIzPredmeta.Oznaka_1">P Ob-516/2018-2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BF705-EEDE-459A-8709-B5CC9EC3A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313</properties:Words>
  <properties:Characters>1790</properties:Characters>
  <properties:Lines>14</properties:Lines>
  <properties:Paragraphs>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XIII Pr-615/04-5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2026-08-25T11:24:00Z</dcterms:created>
  <dc:creator>SUD</dc:creator>
  <cp:lastModifiedBy>Jelena Jurković</cp:lastModifiedBy>
  <cp:lastPrinted>2026-05-28T08:30:00Z</cp:lastPrinted>
  <dcterms:modified xmlns:xsi="http://www.w3.org/2001/XMLSchema-instance" xsi:type="dcterms:W3CDTF">2026-08-25T11:27:00Z</dcterms:modified>
  <cp:revision>3</cp:revision>
  <dc:title>Broj: XIII Pr-615/04-5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 Ob-516/2018-5 / Odluka - Presuda - zbog ogluhe (PRESUDA_PRIZNANJE_-_POUKA.docx)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